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25" w:rsidRDefault="00184225" w:rsidP="003319BD">
      <w:pPr>
        <w:jc w:val="center"/>
        <w:outlineLvl w:val="0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СОВЕТ ДЕПУТАТОВ </w:t>
      </w:r>
    </w:p>
    <w:p w:rsidR="00184225" w:rsidRDefault="00184225" w:rsidP="003319BD">
      <w:pPr>
        <w:jc w:val="center"/>
        <w:outlineLvl w:val="0"/>
        <w:rPr>
          <w:b/>
          <w:bCs/>
        </w:rPr>
      </w:pPr>
      <w:r>
        <w:rPr>
          <w:b/>
          <w:bCs/>
        </w:rPr>
        <w:t>КАМСКОГО СЕЛЬСОВЕТА</w:t>
      </w:r>
    </w:p>
    <w:p w:rsidR="00184225" w:rsidRDefault="00184225" w:rsidP="003319BD">
      <w:pPr>
        <w:jc w:val="center"/>
        <w:outlineLvl w:val="0"/>
        <w:rPr>
          <w:b/>
          <w:bCs/>
        </w:rPr>
      </w:pPr>
      <w:r>
        <w:rPr>
          <w:b/>
          <w:bCs/>
        </w:rPr>
        <w:t>КУЙБЫШЕВСКОГО РАЙОНА</w:t>
      </w:r>
    </w:p>
    <w:p w:rsidR="00184225" w:rsidRDefault="00184225" w:rsidP="003319BD">
      <w:pPr>
        <w:jc w:val="center"/>
        <w:outlineLvl w:val="0"/>
        <w:rPr>
          <w:b/>
          <w:bCs/>
        </w:rPr>
      </w:pPr>
      <w:r>
        <w:rPr>
          <w:b/>
          <w:bCs/>
        </w:rPr>
        <w:t>НОВОСИБИРСКОЙ ОБЛАСТИ</w:t>
      </w:r>
    </w:p>
    <w:p w:rsidR="00184225" w:rsidRDefault="00184225" w:rsidP="003319BD">
      <w:pPr>
        <w:jc w:val="center"/>
        <w:outlineLvl w:val="0"/>
        <w:rPr>
          <w:b/>
          <w:bCs/>
        </w:rPr>
      </w:pPr>
    </w:p>
    <w:p w:rsidR="00184225" w:rsidRDefault="00184225" w:rsidP="003319BD">
      <w:pPr>
        <w:jc w:val="center"/>
        <w:outlineLvl w:val="0"/>
        <w:rPr>
          <w:b/>
          <w:bCs/>
        </w:rPr>
      </w:pPr>
      <w:r>
        <w:rPr>
          <w:b/>
          <w:bCs/>
        </w:rPr>
        <w:t>ЧЕТВЁРТОГО СОЗЫВА</w:t>
      </w:r>
    </w:p>
    <w:p w:rsidR="00184225" w:rsidRDefault="00184225" w:rsidP="003319BD">
      <w:pPr>
        <w:jc w:val="center"/>
        <w:rPr>
          <w:b/>
          <w:bCs/>
        </w:rPr>
      </w:pPr>
    </w:p>
    <w:p w:rsidR="00184225" w:rsidRDefault="00184225" w:rsidP="003319BD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84225" w:rsidRDefault="00184225" w:rsidP="003319BD">
      <w:pPr>
        <w:ind w:firstLine="708"/>
        <w:jc w:val="center"/>
        <w:rPr>
          <w:b/>
          <w:bCs/>
        </w:rPr>
      </w:pPr>
      <w:r>
        <w:rPr>
          <w:b/>
          <w:bCs/>
        </w:rPr>
        <w:t>Двадцать первая  сессии</w:t>
      </w:r>
    </w:p>
    <w:p w:rsidR="00184225" w:rsidRDefault="00184225" w:rsidP="003319BD">
      <w:pPr>
        <w:jc w:val="center"/>
        <w:rPr>
          <w:b/>
          <w:bCs/>
        </w:rPr>
      </w:pPr>
    </w:p>
    <w:p w:rsidR="00184225" w:rsidRDefault="00184225" w:rsidP="003319BD">
      <w:pPr>
        <w:jc w:val="center"/>
      </w:pPr>
      <w:r>
        <w:rPr>
          <w:sz w:val="28"/>
          <w:szCs w:val="28"/>
        </w:rPr>
        <w:t>27.03.2012г.  № 6</w:t>
      </w:r>
      <w:r>
        <w:t xml:space="preserve">        </w:t>
      </w:r>
    </w:p>
    <w:p w:rsidR="00184225" w:rsidRDefault="00184225" w:rsidP="003319BD">
      <w:pPr>
        <w:pStyle w:val="Heading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Камском сельсовете Куйбышевского района Новосибирской области.</w:t>
      </w:r>
    </w:p>
    <w:p w:rsidR="00184225" w:rsidRPr="00EC44EE" w:rsidRDefault="00184225" w:rsidP="00EC44EE">
      <w:r>
        <w:t xml:space="preserve">    ( изм. решение № 4 от 22.11.2013г.№ 3 от 30.09.2014г., №3 от19.06.2015г, №4 от 26.12.2016г.)</w:t>
      </w:r>
    </w:p>
    <w:p w:rsidR="00184225" w:rsidRDefault="00184225" w:rsidP="003319BD">
      <w:pPr>
        <w:pStyle w:val="BodyTextFirstIndent"/>
        <w:ind w:firstLine="708"/>
        <w:rPr>
          <w:sz w:val="28"/>
          <w:szCs w:val="28"/>
        </w:rPr>
      </w:pPr>
      <w:r>
        <w:rPr>
          <w:sz w:val="28"/>
          <w:szCs w:val="28"/>
        </w:rPr>
        <w:t>В связи с изменениями Бюджетного кодекса Российской Федерации, внесенными Федеральным законами  РФ, в соответствии с Федеральным Законом от 06.10.2003 года № 131-ФЗ «Об общих принципах организации местного самоуправления в Российской Федерации», руководствуясь Уставом Камского сельсовета Куйбышевского района Новосибирской области.</w:t>
      </w:r>
    </w:p>
    <w:p w:rsidR="00184225" w:rsidRDefault="00184225" w:rsidP="003319BD">
      <w:pPr>
        <w:pStyle w:val="BodyText"/>
        <w:rPr>
          <w:sz w:val="28"/>
          <w:szCs w:val="28"/>
        </w:rPr>
      </w:pPr>
      <w:r>
        <w:rPr>
          <w:sz w:val="28"/>
          <w:szCs w:val="28"/>
        </w:rPr>
        <w:t>Совет депутатов РЕШИЛ:</w:t>
      </w:r>
    </w:p>
    <w:p w:rsidR="00184225" w:rsidRDefault="00184225" w:rsidP="003319BD">
      <w:pPr>
        <w:pStyle w:val="List2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 xml:space="preserve">Утвердить новую редакцию положения о бюджетном процессе в Камском сельсовете Куйбышевского района Новосибирской области. </w:t>
      </w:r>
    </w:p>
    <w:p w:rsidR="00184225" w:rsidRDefault="00184225" w:rsidP="003319BD">
      <w:pPr>
        <w:pStyle w:val="List2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печатном  органов местного самоуправления Камского сельсовета «Сельский вестник».</w:t>
      </w:r>
    </w:p>
    <w:p w:rsidR="00184225" w:rsidRDefault="00184225" w:rsidP="003319BD">
      <w:pPr>
        <w:pStyle w:val="List2"/>
        <w:numPr>
          <w:ilvl w:val="0"/>
          <w:numId w:val="36"/>
        </w:numPr>
        <w:rPr>
          <w:sz w:val="28"/>
          <w:szCs w:val="28"/>
        </w:rPr>
      </w:pPr>
      <w:r>
        <w:rPr>
          <w:sz w:val="28"/>
          <w:szCs w:val="28"/>
        </w:rPr>
        <w:t>Новая редакция Положения  вступает в силу со дня официального опубликования настоящего решения.</w:t>
      </w:r>
    </w:p>
    <w:p w:rsidR="00184225" w:rsidRPr="00A3270F" w:rsidRDefault="00184225" w:rsidP="003319BD">
      <w:pPr>
        <w:pStyle w:val="BodyText"/>
        <w:rPr>
          <w:sz w:val="28"/>
          <w:szCs w:val="28"/>
        </w:rPr>
      </w:pPr>
      <w:r>
        <w:rPr>
          <w:sz w:val="28"/>
          <w:szCs w:val="28"/>
        </w:rPr>
        <w:t xml:space="preserve">    4.</w:t>
      </w:r>
      <w:r w:rsidRPr="00A3270F">
        <w:rPr>
          <w:sz w:val="28"/>
          <w:szCs w:val="28"/>
        </w:rPr>
        <w:t xml:space="preserve">   Признать утратившим силу решение № 1 восьмой сессии</w:t>
      </w:r>
      <w:r>
        <w:rPr>
          <w:sz w:val="28"/>
          <w:szCs w:val="28"/>
        </w:rPr>
        <w:t xml:space="preserve"> </w:t>
      </w:r>
      <w:r w:rsidRPr="00A3270F">
        <w:rPr>
          <w:sz w:val="28"/>
          <w:szCs w:val="28"/>
        </w:rPr>
        <w:t>Совета депутатов Камского сельсовете Куйбышевского района Новосибирской области  от 30.11.2010 года «Об утверждении Положения о бюджетном  процессе в Камском сельсовете Куйбышевского района».</w:t>
      </w:r>
    </w:p>
    <w:p w:rsidR="00184225" w:rsidRDefault="00184225" w:rsidP="003319BD">
      <w:pPr>
        <w:rPr>
          <w:sz w:val="28"/>
          <w:szCs w:val="28"/>
        </w:rPr>
      </w:pPr>
    </w:p>
    <w:p w:rsidR="00184225" w:rsidRDefault="00184225" w:rsidP="003319BD">
      <w:pPr>
        <w:jc w:val="center"/>
        <w:rPr>
          <w:u w:val="single"/>
        </w:rPr>
      </w:pPr>
      <w:r>
        <w:t xml:space="preserve">                                                      </w:t>
      </w:r>
    </w:p>
    <w:p w:rsidR="00184225" w:rsidRDefault="00184225" w:rsidP="003319BD">
      <w:pPr>
        <w:rPr>
          <w:sz w:val="22"/>
          <w:szCs w:val="22"/>
        </w:rPr>
      </w:pPr>
    </w:p>
    <w:p w:rsidR="00184225" w:rsidRDefault="00184225" w:rsidP="003319BD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184225" w:rsidRDefault="00184225" w:rsidP="003319BD">
      <w:pPr>
        <w:rPr>
          <w:sz w:val="28"/>
          <w:szCs w:val="28"/>
        </w:rPr>
      </w:pPr>
      <w:r w:rsidRPr="00C80F47">
        <w:rPr>
          <w:sz w:val="28"/>
          <w:szCs w:val="28"/>
        </w:rPr>
        <w:t>Глава</w:t>
      </w:r>
      <w:r w:rsidRPr="00FA35AF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сельсовета:</w:t>
      </w:r>
      <w:r w:rsidRPr="00C80F47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>А</w:t>
      </w:r>
      <w:r w:rsidRPr="00C80F47">
        <w:rPr>
          <w:sz w:val="28"/>
          <w:szCs w:val="28"/>
        </w:rPr>
        <w:t>.А.</w:t>
      </w:r>
      <w:r>
        <w:rPr>
          <w:sz w:val="28"/>
          <w:szCs w:val="28"/>
        </w:rPr>
        <w:t>Алексеенко</w:t>
      </w:r>
      <w:r w:rsidRPr="00C80F47">
        <w:rPr>
          <w:sz w:val="28"/>
          <w:szCs w:val="28"/>
        </w:rPr>
        <w:t xml:space="preserve"> </w:t>
      </w:r>
    </w:p>
    <w:p w:rsidR="00184225" w:rsidRDefault="00184225" w:rsidP="003319BD">
      <w:pPr>
        <w:ind w:left="1069"/>
        <w:rPr>
          <w:sz w:val="28"/>
          <w:szCs w:val="28"/>
        </w:rPr>
      </w:pPr>
    </w:p>
    <w:p w:rsidR="00184225" w:rsidRDefault="00184225" w:rsidP="003319BD">
      <w:pPr>
        <w:ind w:left="1069"/>
        <w:rPr>
          <w:sz w:val="28"/>
          <w:szCs w:val="28"/>
        </w:rPr>
      </w:pPr>
    </w:p>
    <w:p w:rsidR="00184225" w:rsidRDefault="00184225" w:rsidP="003319BD">
      <w:pPr>
        <w:ind w:left="1069"/>
        <w:rPr>
          <w:sz w:val="28"/>
          <w:szCs w:val="28"/>
        </w:rPr>
      </w:pPr>
    </w:p>
    <w:p w:rsidR="00184225" w:rsidRDefault="00184225" w:rsidP="003319BD">
      <w:pPr>
        <w:ind w:left="1069"/>
        <w:rPr>
          <w:sz w:val="28"/>
          <w:szCs w:val="28"/>
        </w:rPr>
      </w:pPr>
    </w:p>
    <w:p w:rsidR="00184225" w:rsidRPr="00A87DD8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7DD8">
        <w:rPr>
          <w:rFonts w:ascii="Times New Roman" w:hAnsi="Times New Roman" w:cs="Times New Roman"/>
          <w:b w:val="0"/>
          <w:bCs w:val="0"/>
          <w:sz w:val="28"/>
          <w:szCs w:val="28"/>
        </w:rPr>
        <w:t>Утверждено</w:t>
      </w:r>
    </w:p>
    <w:p w:rsidR="00184225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7D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Решением сессии </w:t>
      </w:r>
    </w:p>
    <w:p w:rsidR="00184225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87DD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27</w:t>
      </w:r>
      <w:r w:rsidRPr="00A87DD8">
        <w:rPr>
          <w:rFonts w:ascii="Times New Roman" w:hAnsi="Times New Roman" w:cs="Times New Roman"/>
          <w:b w:val="0"/>
          <w:bCs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A87DD8">
        <w:rPr>
          <w:rFonts w:ascii="Times New Roman" w:hAnsi="Times New Roman" w:cs="Times New Roman"/>
          <w:b w:val="0"/>
          <w:bCs w:val="0"/>
          <w:sz w:val="28"/>
          <w:szCs w:val="28"/>
        </w:rPr>
        <w:t>.2012г.</w:t>
      </w:r>
    </w:p>
    <w:p w:rsidR="00184225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C44EE">
        <w:rPr>
          <w:rFonts w:ascii="Times New Roman" w:hAnsi="Times New Roman" w:cs="Times New Roman"/>
          <w:b w:val="0"/>
          <w:bCs w:val="0"/>
          <w:sz w:val="24"/>
          <w:szCs w:val="24"/>
        </w:rPr>
        <w:t>(изм. Решением №4 22.11.2013г.</w:t>
      </w:r>
    </w:p>
    <w:p w:rsidR="00184225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36509">
        <w:rPr>
          <w:rFonts w:ascii="Times New Roman" w:hAnsi="Times New Roman" w:cs="Times New Roman"/>
          <w:b w:val="0"/>
          <w:bCs w:val="0"/>
          <w:sz w:val="22"/>
          <w:szCs w:val="22"/>
        </w:rPr>
        <w:t>.№ 3 от 30.09.2014г., №3 от19.06.2015г</w:t>
      </w:r>
      <w:r>
        <w:rPr>
          <w:rFonts w:ascii="Times New Roman" w:hAnsi="Times New Roman" w:cs="Times New Roman"/>
          <w:b w:val="0"/>
          <w:bCs w:val="0"/>
          <w:sz w:val="22"/>
          <w:szCs w:val="22"/>
        </w:rPr>
        <w:t>.</w:t>
      </w:r>
    </w:p>
    <w:p w:rsidR="00184225" w:rsidRPr="00EC44EE" w:rsidRDefault="00184225" w:rsidP="00A87DD8">
      <w:pPr>
        <w:pStyle w:val="Heading3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№4 от 26.12.2016г</w:t>
      </w:r>
      <w:r w:rsidRPr="00EC44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                                                     </w:t>
      </w:r>
    </w:p>
    <w:p w:rsidR="00184225" w:rsidRPr="00603329" w:rsidRDefault="00184225" w:rsidP="00A87DD8">
      <w:pPr>
        <w:pStyle w:val="Heading2"/>
        <w:jc w:val="center"/>
        <w:rPr>
          <w:rFonts w:ascii="Times New Roman" w:hAnsi="Times New Roman" w:cs="Times New Roman"/>
          <w:i w:val="0"/>
          <w:iCs w:val="0"/>
        </w:rPr>
      </w:pPr>
      <w:r w:rsidRPr="00603329">
        <w:rPr>
          <w:rFonts w:ascii="Times New Roman" w:hAnsi="Times New Roman" w:cs="Times New Roman"/>
          <w:i w:val="0"/>
          <w:iCs w:val="0"/>
        </w:rPr>
        <w:t>ПОЛОЖЕНИЕ</w:t>
      </w:r>
    </w:p>
    <w:p w:rsidR="00184225" w:rsidRPr="00742FB1" w:rsidRDefault="00184225" w:rsidP="00141082">
      <w:pPr>
        <w:ind w:firstLine="426"/>
        <w:jc w:val="center"/>
        <w:rPr>
          <w:sz w:val="28"/>
          <w:szCs w:val="28"/>
        </w:rPr>
      </w:pPr>
      <w:r w:rsidRPr="00742FB1">
        <w:rPr>
          <w:b/>
          <w:bCs/>
          <w:sz w:val="28"/>
          <w:szCs w:val="28"/>
        </w:rPr>
        <w:t>о  бюджетном  процессе</w:t>
      </w:r>
      <w:r>
        <w:rPr>
          <w:b/>
          <w:bCs/>
          <w:sz w:val="28"/>
          <w:szCs w:val="28"/>
        </w:rPr>
        <w:t xml:space="preserve"> </w:t>
      </w:r>
      <w:r w:rsidRPr="00742FB1">
        <w:rPr>
          <w:b/>
          <w:bCs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 xml:space="preserve"> Камском сельсовете </w:t>
      </w:r>
      <w:r w:rsidRPr="00742FB1">
        <w:rPr>
          <w:b/>
          <w:bCs/>
          <w:sz w:val="28"/>
          <w:szCs w:val="28"/>
        </w:rPr>
        <w:t>Куйбышевско</w:t>
      </w:r>
      <w:r>
        <w:rPr>
          <w:b/>
          <w:bCs/>
          <w:sz w:val="28"/>
          <w:szCs w:val="28"/>
        </w:rPr>
        <w:t>го</w:t>
      </w:r>
      <w:r w:rsidRPr="00742FB1">
        <w:rPr>
          <w:b/>
          <w:bCs/>
          <w:sz w:val="28"/>
          <w:szCs w:val="28"/>
        </w:rPr>
        <w:t xml:space="preserve"> район</w:t>
      </w:r>
      <w:r>
        <w:rPr>
          <w:b/>
          <w:bCs/>
          <w:sz w:val="28"/>
          <w:szCs w:val="28"/>
        </w:rPr>
        <w:t>а</w:t>
      </w:r>
      <w:r w:rsidRPr="00742FB1">
        <w:rPr>
          <w:sz w:val="28"/>
          <w:szCs w:val="28"/>
        </w:rPr>
        <w:t xml:space="preserve"> </w:t>
      </w:r>
    </w:p>
    <w:p w:rsidR="00184225" w:rsidRDefault="00184225" w:rsidP="00141082">
      <w:pPr>
        <w:ind w:firstLine="426"/>
        <w:jc w:val="both"/>
        <w:rPr>
          <w:sz w:val="28"/>
          <w:szCs w:val="28"/>
        </w:rPr>
      </w:pPr>
    </w:p>
    <w:p w:rsidR="00184225" w:rsidRPr="00742FB1" w:rsidRDefault="00184225" w:rsidP="00E16571">
      <w:pPr>
        <w:ind w:firstLine="426"/>
        <w:jc w:val="both"/>
        <w:rPr>
          <w:sz w:val="28"/>
          <w:szCs w:val="28"/>
        </w:rPr>
      </w:pPr>
      <w:r w:rsidRPr="00742FB1">
        <w:rPr>
          <w:sz w:val="28"/>
          <w:szCs w:val="28"/>
        </w:rPr>
        <w:t xml:space="preserve">                     ГЛАВА  I. ОБЩИЕ ПОЛОЖЕНИЯ</w:t>
      </w:r>
    </w:p>
    <w:p w:rsidR="00184225" w:rsidRPr="00742FB1" w:rsidRDefault="00184225" w:rsidP="00141082">
      <w:pPr>
        <w:jc w:val="both"/>
        <w:rPr>
          <w:b/>
          <w:bCs/>
          <w:sz w:val="28"/>
          <w:szCs w:val="28"/>
        </w:rPr>
      </w:pPr>
      <w:r w:rsidRPr="00742FB1">
        <w:rPr>
          <w:b/>
          <w:bCs/>
          <w:sz w:val="28"/>
          <w:szCs w:val="28"/>
        </w:rPr>
        <w:t xml:space="preserve">   </w:t>
      </w:r>
    </w:p>
    <w:p w:rsidR="00184225" w:rsidRPr="00742FB1" w:rsidRDefault="00184225" w:rsidP="00141082">
      <w:pPr>
        <w:ind w:firstLine="426"/>
        <w:jc w:val="both"/>
        <w:rPr>
          <w:b/>
          <w:bCs/>
          <w:sz w:val="28"/>
          <w:szCs w:val="28"/>
        </w:rPr>
      </w:pPr>
      <w:r w:rsidRPr="00742FB1">
        <w:rPr>
          <w:sz w:val="28"/>
          <w:szCs w:val="28"/>
        </w:rPr>
        <w:t xml:space="preserve">               </w:t>
      </w:r>
      <w:r w:rsidRPr="00742FB1">
        <w:rPr>
          <w:b/>
          <w:bCs/>
          <w:sz w:val="28"/>
          <w:szCs w:val="28"/>
        </w:rPr>
        <w:t xml:space="preserve">Статья 1.Предмет правового регулирования        </w:t>
      </w:r>
    </w:p>
    <w:p w:rsidR="00184225" w:rsidRPr="00742FB1" w:rsidRDefault="00184225" w:rsidP="00141082">
      <w:pPr>
        <w:ind w:firstLine="426"/>
        <w:jc w:val="both"/>
        <w:rPr>
          <w:sz w:val="28"/>
          <w:szCs w:val="28"/>
        </w:rPr>
      </w:pPr>
      <w:r w:rsidRPr="00742FB1">
        <w:rPr>
          <w:sz w:val="28"/>
          <w:szCs w:val="28"/>
        </w:rPr>
        <w:t xml:space="preserve">  </w:t>
      </w:r>
    </w:p>
    <w:p w:rsidR="00184225" w:rsidRPr="00742FB1" w:rsidRDefault="00184225" w:rsidP="00141082">
      <w:pPr>
        <w:pStyle w:val="12"/>
        <w:ind w:firstLine="0"/>
        <w:rPr>
          <w:i/>
          <w:iCs/>
        </w:rPr>
      </w:pPr>
      <w:r w:rsidRPr="00742FB1">
        <w:t xml:space="preserve">      Настоящее Положение </w:t>
      </w:r>
      <w:r>
        <w:t>регулирует бюджетные правоотношения в Камском сельсовете Куйбышевского района</w:t>
      </w:r>
      <w:r w:rsidRPr="00742FB1">
        <w:t xml:space="preserve">, возникающие в процессе составления, рассмотрения, принятия проекта местного бюджета, исполнения местного бюджета, осуществления контроля за исполнением местного бюджета, а также </w:t>
      </w:r>
      <w:r>
        <w:t xml:space="preserve">определяет  состав участников бюджетного процесса Камского сельсовет и их </w:t>
      </w:r>
      <w:r w:rsidRPr="00742FB1">
        <w:t xml:space="preserve"> бюджетные полномочия. </w:t>
      </w:r>
    </w:p>
    <w:p w:rsidR="00184225" w:rsidRPr="00742FB1" w:rsidRDefault="00184225" w:rsidP="00141082">
      <w:pPr>
        <w:ind w:firstLine="426"/>
        <w:jc w:val="both"/>
        <w:rPr>
          <w:sz w:val="28"/>
          <w:szCs w:val="28"/>
        </w:rPr>
      </w:pPr>
    </w:p>
    <w:p w:rsidR="00184225" w:rsidRPr="001425B7" w:rsidRDefault="00184225" w:rsidP="00141082">
      <w:pPr>
        <w:pStyle w:val="Heading3"/>
        <w:rPr>
          <w:rStyle w:val="Heading2Char"/>
          <w:rFonts w:ascii="Times New Roman" w:hAnsi="Times New Roman" w:cs="Times New Roman"/>
          <w:i w:val="0"/>
          <w:iCs w:val="0"/>
        </w:rPr>
      </w:pPr>
      <w:r w:rsidRPr="00742FB1">
        <w:rPr>
          <w:rFonts w:ascii="Times New Roman" w:hAnsi="Times New Roman" w:cs="Times New Roman"/>
          <w:sz w:val="28"/>
          <w:szCs w:val="28"/>
        </w:rPr>
        <w:t xml:space="preserve">                   Статья 2.Правовая основа бюджетного процесса в </w:t>
      </w:r>
      <w:r w:rsidRPr="001425B7">
        <w:rPr>
          <w:rStyle w:val="Heading2Char"/>
          <w:rFonts w:ascii="Times New Roman" w:hAnsi="Times New Roman" w:cs="Times New Roman"/>
          <w:i w:val="0"/>
          <w:iCs w:val="0"/>
        </w:rPr>
        <w:t xml:space="preserve">Камском сельсовете </w:t>
      </w:r>
    </w:p>
    <w:p w:rsidR="00184225" w:rsidRPr="00742FB1" w:rsidRDefault="00184225" w:rsidP="00E17BC4">
      <w:pPr>
        <w:pStyle w:val="Heading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2F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1.Правовую основу  бюджетного процесса в</w:t>
      </w:r>
      <w:r w:rsidRPr="001425B7">
        <w:t xml:space="preserve"> </w:t>
      </w:r>
      <w:r w:rsidRPr="003359C4">
        <w:rPr>
          <w:rFonts w:ascii="Times New Roman" w:hAnsi="Times New Roman" w:cs="Times New Roman"/>
          <w:b w:val="0"/>
          <w:bCs w:val="0"/>
          <w:sz w:val="28"/>
          <w:szCs w:val="28"/>
        </w:rPr>
        <w:t>Камском сельсовете</w:t>
      </w:r>
      <w:r w:rsidRPr="00742FB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Куйбышевском районе  составляют Конституция Российской Федерации , Бюджетный кодекс Российской Федерации, федеральные законы, иные нормативные  правовые акты Российской Федерации, Законы Новосибирской обла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сти ,Устав Камского сельсовета Куйбышевского района Новосибирской области и иные нормативные правовые акты</w:t>
      </w:r>
      <w:r w:rsidRPr="00D241E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Камского сельсовета, регулирующие бюджетные правоотношения.</w:t>
      </w:r>
    </w:p>
    <w:p w:rsidR="00184225" w:rsidRPr="009220C0" w:rsidRDefault="00184225" w:rsidP="009220C0">
      <w:pPr>
        <w:pStyle w:val="Heading3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42FB1">
        <w:rPr>
          <w:rFonts w:ascii="Times New Roman" w:hAnsi="Times New Roman" w:cs="Times New Roman"/>
          <w:sz w:val="28"/>
          <w:szCs w:val="28"/>
        </w:rPr>
        <w:t xml:space="preserve"> </w:t>
      </w:r>
      <w:r w:rsidRPr="00742FB1">
        <w:rPr>
          <w:rFonts w:ascii="Times New Roman" w:hAnsi="Times New Roman" w:cs="Times New Roman"/>
          <w:b w:val="0"/>
          <w:bCs w:val="0"/>
          <w:sz w:val="28"/>
          <w:szCs w:val="28"/>
        </w:rPr>
        <w:t>2.Положение ,регулирующее бюджетные правоотношения, должны соответствовать федеральному  законодательству  и Закону Новосибирской области.</w:t>
      </w:r>
    </w:p>
    <w:p w:rsidR="00184225" w:rsidRDefault="00184225" w:rsidP="00E17BC4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</w:p>
    <w:p w:rsidR="00184225" w:rsidRPr="00E16571" w:rsidRDefault="00184225" w:rsidP="00E17BC4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32"/>
          <w:szCs w:val="32"/>
        </w:rPr>
      </w:pPr>
      <w:r w:rsidRPr="00E16571">
        <w:rPr>
          <w:rFonts w:ascii="Times New Roman" w:hAnsi="Times New Roman" w:cs="Times New Roman"/>
          <w:b w:val="0"/>
          <w:bCs w:val="0"/>
          <w:sz w:val="32"/>
          <w:szCs w:val="32"/>
        </w:rPr>
        <w:t>Глава 2.</w:t>
      </w:r>
      <w:r w:rsidRPr="00E16571">
        <w:rPr>
          <w:rFonts w:ascii="Times New Roman" w:hAnsi="Times New Roman" w:cs="Times New Roman"/>
          <w:b w:val="0"/>
          <w:bCs w:val="0"/>
          <w:sz w:val="32"/>
          <w:szCs w:val="32"/>
          <w:lang w:val="en-US"/>
        </w:rPr>
        <w:t> </w:t>
      </w:r>
      <w:r w:rsidRPr="00E16571">
        <w:rPr>
          <w:rFonts w:ascii="Times New Roman" w:hAnsi="Times New Roman" w:cs="Times New Roman"/>
          <w:b w:val="0"/>
          <w:bCs w:val="0"/>
          <w:sz w:val="32"/>
          <w:szCs w:val="32"/>
        </w:rPr>
        <w:t xml:space="preserve">ПОЛНОМОЧИЯ УЧАСТНИКОВ БЮДЖЕТНОГО ПРОЦЕССА В </w:t>
      </w:r>
      <w:r>
        <w:rPr>
          <w:rFonts w:ascii="Times New Roman" w:hAnsi="Times New Roman" w:cs="Times New Roman"/>
          <w:b w:val="0"/>
          <w:bCs w:val="0"/>
          <w:sz w:val="32"/>
          <w:szCs w:val="32"/>
        </w:rPr>
        <w:t>КАМСКОМ СЕЛЬСОВЕТЕ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Default="00184225" w:rsidP="00141082">
      <w:pPr>
        <w:rPr>
          <w:b/>
          <w:bCs/>
          <w:sz w:val="28"/>
          <w:szCs w:val="28"/>
        </w:rPr>
      </w:pPr>
      <w:r w:rsidRPr="00742FB1">
        <w:rPr>
          <w:b/>
          <w:bCs/>
          <w:sz w:val="28"/>
          <w:szCs w:val="28"/>
        </w:rPr>
        <w:t>Статья 3.</w:t>
      </w:r>
      <w:r>
        <w:rPr>
          <w:b/>
          <w:bCs/>
          <w:sz w:val="28"/>
          <w:szCs w:val="28"/>
        </w:rPr>
        <w:t>Участники бюджетного процесса в</w:t>
      </w:r>
      <w:r w:rsidRPr="00D241E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Камском сельсовете </w:t>
      </w:r>
    </w:p>
    <w:p w:rsidR="00184225" w:rsidRDefault="00184225" w:rsidP="00141082">
      <w:pPr>
        <w:rPr>
          <w:sz w:val="28"/>
          <w:szCs w:val="28"/>
        </w:rPr>
      </w:pPr>
      <w:r w:rsidRPr="009220C0">
        <w:rPr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 xml:space="preserve">Участниками бюджетного процесса в </w:t>
      </w:r>
      <w:r w:rsidRPr="00D241E6">
        <w:rPr>
          <w:sz w:val="28"/>
          <w:szCs w:val="28"/>
        </w:rPr>
        <w:t>Камском сельсовете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являются:</w:t>
      </w:r>
    </w:p>
    <w:p w:rsidR="00184225" w:rsidRPr="00D241E6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D241E6">
        <w:rPr>
          <w:rFonts w:ascii="Times New Roman" w:hAnsi="Times New Roman" w:cs="Times New Roman"/>
          <w:sz w:val="28"/>
          <w:szCs w:val="28"/>
        </w:rPr>
        <w:t>1)  Глава Камского сельсовета;</w:t>
      </w:r>
    </w:p>
    <w:p w:rsidR="00184225" w:rsidRPr="00064681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Совет депутатов</w:t>
      </w:r>
      <w:r w:rsidRPr="00D241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3)</w:t>
      </w:r>
      <w:r w:rsidRPr="00261C61">
        <w:rPr>
          <w:rFonts w:ascii="Times New Roman" w:hAnsi="Times New Roman" w:cs="Times New Roman"/>
          <w:sz w:val="28"/>
          <w:szCs w:val="28"/>
        </w:rPr>
        <w:t xml:space="preserve"> </w:t>
      </w:r>
      <w:r w:rsidRPr="004D5F89">
        <w:rPr>
          <w:rFonts w:ascii="Times New Roman" w:hAnsi="Times New Roman" w:cs="Times New Roman"/>
          <w:sz w:val="28"/>
          <w:szCs w:val="28"/>
        </w:rPr>
        <w:t>органы местного самоуправления и должностные лица 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(администрация</w:t>
      </w:r>
      <w:r w:rsidRPr="00D241E6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4D5F89">
        <w:rPr>
          <w:rFonts w:ascii="Times New Roman" w:hAnsi="Times New Roman" w:cs="Times New Roman"/>
          <w:sz w:val="28"/>
          <w:szCs w:val="28"/>
        </w:rPr>
        <w:t>4) </w:t>
      </w:r>
      <w:r w:rsidRPr="00064681">
        <w:rPr>
          <w:rFonts w:ascii="Times New Roman" w:hAnsi="Times New Roman" w:cs="Times New Roman"/>
          <w:sz w:val="28"/>
          <w:szCs w:val="28"/>
        </w:rPr>
        <w:t>получатели средств</w:t>
      </w:r>
      <w:r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>) 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 доходов бюджета;</w:t>
      </w:r>
    </w:p>
    <w:p w:rsidR="00184225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64681">
        <w:rPr>
          <w:rFonts w:ascii="Times New Roman" w:hAnsi="Times New Roman" w:cs="Times New Roman"/>
          <w:sz w:val="28"/>
          <w:szCs w:val="28"/>
        </w:rPr>
        <w:t>) главны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 источников </w:t>
      </w:r>
      <w:r>
        <w:rPr>
          <w:rFonts w:ascii="Times New Roman" w:hAnsi="Times New Roman" w:cs="Times New Roman"/>
          <w:sz w:val="28"/>
          <w:szCs w:val="28"/>
        </w:rPr>
        <w:t>финансирования дефицита бюджета</w:t>
      </w:r>
      <w:r w:rsidRPr="00587D6B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7)главный распорядитель средств местного бюджета;</w:t>
      </w:r>
    </w:p>
    <w:p w:rsidR="00184225" w:rsidRDefault="00184225" w:rsidP="009220C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 Органы муниципального финансового контроля.</w:t>
      </w:r>
    </w:p>
    <w:p w:rsidR="00184225" w:rsidRPr="00064681" w:rsidRDefault="00184225" w:rsidP="009220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2.Бюджетные полномочия участников  бюджетного процесса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определяются  Бюджетным кодексом Российской Федерации, законами Новосибирской области, Уставом</w:t>
      </w:r>
      <w:r w:rsidRPr="00D241E6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Куйбышевского района Новосибирской области и иными  </w:t>
      </w:r>
      <w:r w:rsidRPr="00064681">
        <w:rPr>
          <w:rFonts w:ascii="Times New Roman" w:hAnsi="Times New Roman" w:cs="Times New Roman"/>
          <w:sz w:val="28"/>
          <w:szCs w:val="28"/>
        </w:rPr>
        <w:t>нормативными правовыми актами администрации</w:t>
      </w:r>
      <w:r w:rsidRPr="00D241E6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,регулирующими бюджетные правоотношения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Pr="00064681" w:rsidRDefault="00184225" w:rsidP="009220C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064681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главы </w:t>
      </w:r>
      <w:r w:rsidRPr="00D241E6">
        <w:rPr>
          <w:rFonts w:ascii="Times New Roman" w:hAnsi="Times New Roman" w:cs="Times New Roman"/>
          <w:b/>
          <w:bCs/>
          <w:sz w:val="28"/>
          <w:szCs w:val="28"/>
        </w:rPr>
        <w:t>Камского сельсовета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D241E6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64681">
        <w:rPr>
          <w:rFonts w:ascii="Times New Roman" w:hAnsi="Times New Roman" w:cs="Times New Roman"/>
          <w:sz w:val="28"/>
          <w:szCs w:val="28"/>
        </w:rPr>
        <w:t>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>
        <w:rPr>
          <w:rFonts w:ascii="Times New Roman" w:hAnsi="Times New Roman" w:cs="Times New Roman"/>
          <w:sz w:val="28"/>
          <w:szCs w:val="28"/>
        </w:rPr>
        <w:t xml:space="preserve">состава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органов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064681">
        <w:rPr>
          <w:rFonts w:ascii="Times New Roman" w:hAnsi="Times New Roman" w:cs="Times New Roman"/>
          <w:sz w:val="28"/>
          <w:szCs w:val="28"/>
        </w:rPr>
        <w:t>, уполномоченных участвовать в бюджетных правоотношениях;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>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 xml:space="preserve">осуществление общего руководства по составлению проекта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Pr="00064681">
        <w:rPr>
          <w:rFonts w:ascii="Times New Roman" w:hAnsi="Times New Roman" w:cs="Times New Roman"/>
          <w:sz w:val="28"/>
          <w:szCs w:val="28"/>
        </w:rPr>
        <w:t xml:space="preserve">, прогноза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прогноза основных характеристик местного бюджета</w:t>
      </w:r>
      <w:r w:rsidRPr="00D241E6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>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законодательством.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D84560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5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Бюджетные полномочия Совета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84560">
        <w:rPr>
          <w:rFonts w:ascii="Times New Roman" w:hAnsi="Times New Roman" w:cs="Times New Roman"/>
          <w:b/>
          <w:bCs/>
          <w:sz w:val="28"/>
          <w:szCs w:val="28"/>
        </w:rPr>
        <w:t xml:space="preserve">Камского сельсовета 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 xml:space="preserve">К бюджетным полномочиям Совета депутатов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установление порядка рассмотрения проектов местного бюджета, утверждение местного бюджета, осуществление контроля за их исполнением;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2)рассмотрение  проектов решений о местном бюджете и принятие решений о местном бюджете, об утверждении отчетов  об исполнении местного бюджета 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5A5506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рассмотрение прогноза </w:t>
      </w:r>
      <w:r>
        <w:rPr>
          <w:rFonts w:ascii="Times New Roman" w:hAnsi="Times New Roman" w:cs="Times New Roman"/>
          <w:sz w:val="28"/>
          <w:szCs w:val="28"/>
        </w:rPr>
        <w:t xml:space="preserve">основных характеристик местного 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 прогноза местного 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основных направлений бюджетной и налоговой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период,</w:t>
      </w:r>
      <w:r w:rsidRPr="00064681">
        <w:rPr>
          <w:rFonts w:ascii="Times New Roman" w:hAnsi="Times New Roman" w:cs="Times New Roman"/>
          <w:sz w:val="28"/>
          <w:szCs w:val="28"/>
        </w:rPr>
        <w:t xml:space="preserve"> рассмотрение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бюдже</w:t>
      </w:r>
      <w:r>
        <w:rPr>
          <w:rFonts w:ascii="Times New Roman" w:hAnsi="Times New Roman" w:cs="Times New Roman"/>
          <w:sz w:val="28"/>
          <w:szCs w:val="28"/>
        </w:rPr>
        <w:t>та на очередной финансовый год и плановый период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4)проведение публичных слушаний по проекту местного бюджета и годовому отчету об исполнении местного бюджета;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5)рассмотрение годовых отчетов об исполнении местного бюджета, принятие решений об их утверждении;</w:t>
      </w:r>
    </w:p>
    <w:p w:rsidR="00184225" w:rsidRDefault="00184225" w:rsidP="00EC44EE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5.1)</w:t>
      </w:r>
      <w:r w:rsidRPr="00EC44EE">
        <w:rPr>
          <w:sz w:val="28"/>
          <w:szCs w:val="28"/>
        </w:rPr>
        <w:t xml:space="preserve"> </w:t>
      </w:r>
      <w:r>
        <w:rPr>
          <w:sz w:val="28"/>
          <w:szCs w:val="28"/>
        </w:rPr>
        <w:t>внесение в Совет депутатов Камского сельсовета проектов решений о местном бюджете, об исполнении бюджета Камского сельсовета за отчетный финансовый год, о внесении изменений в решение о местном бюджете; (решение №4 от 22.11.2013г.)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6)осуществление контроля за исполнением местного бюджета;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64681">
        <w:rPr>
          <w:rFonts w:ascii="Times New Roman" w:hAnsi="Times New Roman" w:cs="Times New Roman"/>
          <w:sz w:val="28"/>
          <w:szCs w:val="28"/>
        </w:rPr>
        <w:t xml:space="preserve">) установление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местного бюджета,</w:t>
      </w:r>
      <w:r w:rsidRPr="00EC44EE">
        <w:rPr>
          <w:sz w:val="28"/>
          <w:szCs w:val="28"/>
        </w:rPr>
        <w:t xml:space="preserve"> </w:t>
      </w:r>
      <w:r w:rsidRPr="00EC44EE">
        <w:rPr>
          <w:rFonts w:ascii="Times New Roman" w:hAnsi="Times New Roman" w:cs="Times New Roman"/>
          <w:sz w:val="28"/>
          <w:szCs w:val="28"/>
        </w:rPr>
        <w:t>установление порядка разработки, утверждения и реализации целевых программ</w:t>
      </w:r>
      <w:r>
        <w:rPr>
          <w:sz w:val="28"/>
          <w:szCs w:val="28"/>
        </w:rPr>
        <w:t>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64681">
        <w:rPr>
          <w:rFonts w:ascii="Times New Roman" w:hAnsi="Times New Roman" w:cs="Times New Roman"/>
          <w:sz w:val="28"/>
          <w:szCs w:val="28"/>
        </w:rPr>
        <w:t>) установление целей, на которые может быть предоставлен бюджетный кредит,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кредитов;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64681">
        <w:rPr>
          <w:rFonts w:ascii="Times New Roman" w:hAnsi="Times New Roman" w:cs="Times New Roman"/>
          <w:sz w:val="28"/>
          <w:szCs w:val="28"/>
        </w:rPr>
        <w:t>)</w:t>
      </w:r>
      <w:r w:rsidRPr="009D4DA0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,установление ответственности  за нарушение нормативных правовых актов  органов местного самоуправления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по вопросам регулирования бюджетных правоотношений;</w:t>
      </w: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06468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sz w:val="28"/>
          <w:szCs w:val="28"/>
        </w:rPr>
        <w:t xml:space="preserve">осуществление иных полномочий в соответствии с </w:t>
      </w:r>
      <w:r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области, нормативно-правовыми актами 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4225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 w:rsidRPr="00064681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64681">
        <w:rPr>
          <w:rFonts w:ascii="Times New Roman" w:hAnsi="Times New Roman" w:cs="Times New Roman"/>
          <w:b/>
          <w:bCs/>
          <w:sz w:val="28"/>
          <w:szCs w:val="28"/>
          <w:lang w:val="en-US"/>
        </w:rPr>
        <w:t> 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полномочия администрации </w:t>
      </w:r>
      <w:r w:rsidRPr="00D84560">
        <w:rPr>
          <w:rFonts w:ascii="Times New Roman" w:hAnsi="Times New Roman" w:cs="Times New Roman"/>
          <w:b/>
          <w:bCs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64681">
        <w:rPr>
          <w:rFonts w:ascii="Times New Roman" w:hAnsi="Times New Roman" w:cs="Times New Roman"/>
          <w:sz w:val="28"/>
          <w:szCs w:val="28"/>
        </w:rPr>
        <w:t>К бюджетным полномочиям администрации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относятся: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утверждение </w:t>
      </w:r>
      <w:r w:rsidRPr="00064681">
        <w:rPr>
          <w:rFonts w:ascii="Times New Roman" w:hAnsi="Times New Roman" w:cs="Times New Roman"/>
          <w:sz w:val="28"/>
          <w:szCs w:val="28"/>
        </w:rPr>
        <w:t>основных направлений бюджетной и налоговой политики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FB796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FB7961">
        <w:rPr>
          <w:rFonts w:ascii="Times New Roman" w:hAnsi="Times New Roman" w:cs="Times New Roman"/>
          <w:sz w:val="28"/>
          <w:szCs w:val="28"/>
        </w:rPr>
        <w:t xml:space="preserve">обеспечение составление проекта  местного бюджета, прогноза основных характеристик местного бюджета на очередной финансовый год и плановый период, прогноза 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FB7961">
        <w:rPr>
          <w:rFonts w:ascii="Times New Roman" w:hAnsi="Times New Roman" w:cs="Times New Roman"/>
          <w:sz w:val="28"/>
          <w:szCs w:val="28"/>
        </w:rPr>
        <w:t xml:space="preserve"> на очередной финансовый год;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>
        <w:rPr>
          <w:rFonts w:ascii="Times New Roman" w:hAnsi="Times New Roman" w:cs="Times New Roman"/>
          <w:sz w:val="28"/>
          <w:szCs w:val="28"/>
        </w:rPr>
        <w:t>составления бюджетной отчетности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осуществление контроля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составление отчетов об исполнении </w:t>
      </w:r>
      <w:r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 и исполнение р</w:t>
      </w:r>
      <w:r w:rsidRPr="0006468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сходных обязательств муниципального поселения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установление общего порядка и условий предоставления межбюджетных трансфертов из 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поселения  бюджет района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заимствований, </w:t>
      </w:r>
      <w:r w:rsidRPr="00064681">
        <w:rPr>
          <w:rFonts w:ascii="Times New Roman" w:hAnsi="Times New Roman" w:cs="Times New Roman"/>
          <w:sz w:val="28"/>
          <w:szCs w:val="28"/>
        </w:rPr>
        <w:t>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гарантий </w:t>
      </w:r>
      <w:r>
        <w:rPr>
          <w:rFonts w:ascii="Times New Roman" w:hAnsi="Times New Roman" w:cs="Times New Roman"/>
          <w:sz w:val="28"/>
          <w:szCs w:val="28"/>
        </w:rPr>
        <w:t xml:space="preserve">, предоставление бюджетных кредитов , управление муниципальным долгом и управление муниципальными активами 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порядка разработки, утверждения и реализации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долгосрочных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064681">
        <w:rPr>
          <w:rFonts w:ascii="Times New Roman" w:hAnsi="Times New Roman" w:cs="Times New Roman"/>
          <w:sz w:val="28"/>
          <w:szCs w:val="28"/>
        </w:rPr>
        <w:t>ых программ;</w:t>
      </w:r>
    </w:p>
    <w:p w:rsidR="00184225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3F36">
        <w:rPr>
          <w:rFonts w:ascii="Times New Roman" w:hAnsi="Times New Roman" w:cs="Times New Roman"/>
          <w:sz w:val="28"/>
          <w:szCs w:val="28"/>
        </w:rPr>
        <w:t>установление порядка  формирования муниципального задания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D00F6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установление порядка использования бюджетных ассигнований</w:t>
      </w:r>
    </w:p>
    <w:p w:rsidR="00184225" w:rsidRDefault="00184225" w:rsidP="00D00F6E">
      <w:pPr>
        <w:rPr>
          <w:sz w:val="28"/>
          <w:szCs w:val="28"/>
        </w:rPr>
      </w:pPr>
      <w:r>
        <w:rPr>
          <w:sz w:val="28"/>
          <w:szCs w:val="28"/>
        </w:rPr>
        <w:t>резервного фонда администрации</w:t>
      </w:r>
      <w:r w:rsidRPr="00D84560">
        <w:rPr>
          <w:sz w:val="28"/>
          <w:szCs w:val="28"/>
        </w:rPr>
        <w:t xml:space="preserve"> </w:t>
      </w:r>
      <w:r w:rsidRPr="00D241E6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;</w:t>
      </w:r>
    </w:p>
    <w:p w:rsidR="00184225" w:rsidRDefault="00184225" w:rsidP="0001638F">
      <w:pPr>
        <w:pStyle w:val="ConsPlusNormal"/>
        <w:numPr>
          <w:ilvl w:val="0"/>
          <w:numId w:val="6"/>
        </w:numPr>
        <w:tabs>
          <w:tab w:val="num" w:pos="0"/>
          <w:tab w:val="left" w:pos="1311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273F36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случае и порядке , предусмотренных Бюджетным Кодексом и иными федеральными</w:t>
      </w:r>
      <w:r w:rsidRPr="00935E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областными  законами, установление ответственности за нарушение муниципальных правовых актов  по вопросам регулирования бюджетных правоотношений;</w:t>
      </w:r>
    </w:p>
    <w:p w:rsidR="00184225" w:rsidRDefault="00184225" w:rsidP="00D00F6E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установление порядка определения объема и условий предоставления</w:t>
      </w:r>
    </w:p>
    <w:p w:rsidR="00184225" w:rsidRDefault="00184225" w:rsidP="000D311D">
      <w:pPr>
        <w:rPr>
          <w:sz w:val="28"/>
          <w:szCs w:val="28"/>
        </w:rPr>
      </w:pPr>
      <w:r>
        <w:rPr>
          <w:sz w:val="28"/>
          <w:szCs w:val="28"/>
        </w:rPr>
        <w:t>субсидий бюджетным и автономным учреждениям на возмещение нормативных затрат, связанных с оказанием ими в соответствии с муниципальным заданием  муниципальных услуг (выполнением работ);</w:t>
      </w:r>
    </w:p>
    <w:p w:rsidR="00184225" w:rsidRDefault="00184225" w:rsidP="00130DE9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14)установление порядка  определения объема и условий предоставления</w:t>
      </w:r>
    </w:p>
    <w:p w:rsidR="00184225" w:rsidRDefault="00184225" w:rsidP="000D311D">
      <w:pPr>
        <w:jc w:val="both"/>
        <w:rPr>
          <w:sz w:val="28"/>
          <w:szCs w:val="28"/>
        </w:rPr>
      </w:pPr>
      <w:r>
        <w:rPr>
          <w:sz w:val="28"/>
          <w:szCs w:val="28"/>
        </w:rPr>
        <w:t>субсидий бюджетным и автономным  учреждениям на иные цели;</w:t>
      </w:r>
    </w:p>
    <w:p w:rsidR="00184225" w:rsidRDefault="00184225" w:rsidP="00130DE9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15)установление порядка определения объема и предоставления</w:t>
      </w:r>
    </w:p>
    <w:p w:rsidR="00184225" w:rsidRDefault="00184225" w:rsidP="000D311D">
      <w:pPr>
        <w:jc w:val="both"/>
        <w:rPr>
          <w:sz w:val="28"/>
          <w:szCs w:val="28"/>
        </w:rPr>
      </w:pPr>
      <w:r>
        <w:rPr>
          <w:sz w:val="28"/>
          <w:szCs w:val="28"/>
        </w:rPr>
        <w:t>субсидий некоммерческим организациям, не являющимися муниципальными учреждениями;</w:t>
      </w:r>
    </w:p>
    <w:p w:rsidR="00184225" w:rsidRDefault="00184225" w:rsidP="00130DE9">
      <w:pPr>
        <w:ind w:left="741"/>
        <w:rPr>
          <w:sz w:val="28"/>
          <w:szCs w:val="28"/>
        </w:rPr>
      </w:pPr>
      <w:r>
        <w:rPr>
          <w:sz w:val="28"/>
          <w:szCs w:val="28"/>
        </w:rPr>
        <w:t>16)установление порядка финансового обеспечения выполнения</w:t>
      </w:r>
    </w:p>
    <w:p w:rsidR="00184225" w:rsidRDefault="00184225" w:rsidP="000D311D">
      <w:pPr>
        <w:rPr>
          <w:sz w:val="28"/>
          <w:szCs w:val="28"/>
        </w:rPr>
      </w:pPr>
      <w:r>
        <w:rPr>
          <w:sz w:val="28"/>
          <w:szCs w:val="28"/>
        </w:rPr>
        <w:t>муниципальных заданий за счет средств местного  бюджета;</w:t>
      </w:r>
    </w:p>
    <w:p w:rsidR="00184225" w:rsidRDefault="00184225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17)установление порядка предоставления бюджетных инвестиций муниципальному унитарному предприятию, основанного на праве оперативного управления, автономному и бюджетному учреждению;</w:t>
      </w:r>
    </w:p>
    <w:p w:rsidR="00184225" w:rsidRDefault="00184225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 18)установление порядка определения нормативных затрат  на оказание муниципальных услуг (выполнение работ) с учетом затрат на содержание недвижимого имущества и особо ценного движимого  имущества, закрепленных за муниципальным учреждением учредителем или приобретенных им за счет средств, выделенных муниципальному  учреждению учредителем на приобретение такого имущества (за исключением имущества, сданного в аренду), а также уплату налогов, в качестве объекта налогообложения по которым признается указанное имущество, в том числе земельные участки;</w:t>
      </w:r>
    </w:p>
    <w:p w:rsidR="00184225" w:rsidRDefault="00184225" w:rsidP="000D311D">
      <w:pPr>
        <w:rPr>
          <w:sz w:val="28"/>
          <w:szCs w:val="28"/>
        </w:rPr>
      </w:pPr>
      <w:r>
        <w:rPr>
          <w:sz w:val="28"/>
          <w:szCs w:val="28"/>
        </w:rPr>
        <w:t xml:space="preserve">           19)установление порядка определения объема субсидий на возмещение нормативных затрат, связанных с оказанием  муниципальным 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налогообложения по которым  признается соответствующее имущество, в том числе  земельные участки, объема субсидий на иные цели;</w:t>
      </w:r>
    </w:p>
    <w:p w:rsidR="00184225" w:rsidRDefault="00184225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     20)установление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    муниципальным учреждением в соответствии  с муниципальным заданием муниципальных услуг (выполнением работ) физическим и (или) юридическим  лицам с учетом расходов на содержание недвижимого имущества и особо ценного движимого  имущества, закрепленных  за муниципальным учреждением учредителем  или приобретенных муниципальным учреждением за счет средств, выделенных ему учредителем на приобретение такого имущества, расходов на уплату налогов, в качестве налогообложения по которым  признается соответствующее имущество, в том числе  земельные участки, соглашения о предоставлении субсидии на иные цели;</w:t>
      </w:r>
    </w:p>
    <w:p w:rsidR="00184225" w:rsidRDefault="00184225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20.1) принятие решений о заключении от имени администрации Камского сельсовета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 Камского сельсовета о подготовке и реализации бюджетных инвестиций в объекты муниципальной собственности администрации Камского сельсовета, на срок реализации указанных решений;</w:t>
      </w:r>
    </w:p>
    <w:p w:rsidR="00184225" w:rsidRDefault="00184225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20.2) установление случаев заключения от имени администрации Камского сельсовета муниципальных контрактов, предусмотренных </w:t>
      </w:r>
      <w:hyperlink r:id="rId7" w:history="1">
        <w:r>
          <w:rPr>
            <w:rStyle w:val="Hyperlink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184225" w:rsidRDefault="00184225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20.3) принятие решений о заключении от имени администрации Камского сельсовета муниципальных контрактов, предусмотренных </w:t>
      </w:r>
      <w:hyperlink r:id="rId8" w:history="1">
        <w:r>
          <w:rPr>
            <w:rStyle w:val="Hyperlink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184225" w:rsidRDefault="00184225" w:rsidP="00147CA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20.4) принятие решений о заключении муниципальных контрактов от имени администрации Камского сельсовета,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администрации Камского сельсовета, а также определение порядка принятия указанных решений;</w:t>
      </w:r>
    </w:p>
    <w:p w:rsidR="00184225" w:rsidRDefault="00184225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 21) утверждение отчета об исполнении местного бюджета за первый квартал, полугодие, девять месяцев;</w:t>
      </w:r>
    </w:p>
    <w:p w:rsidR="00184225" w:rsidRPr="00597A2E" w:rsidRDefault="00184225" w:rsidP="00D5002D">
      <w:pPr>
        <w:rPr>
          <w:sz w:val="28"/>
          <w:szCs w:val="28"/>
        </w:rPr>
      </w:pPr>
      <w:r>
        <w:rPr>
          <w:sz w:val="28"/>
          <w:szCs w:val="28"/>
        </w:rPr>
        <w:t xml:space="preserve">       22)о</w:t>
      </w:r>
      <w:r w:rsidRPr="00597A2E">
        <w:rPr>
          <w:sz w:val="28"/>
          <w:szCs w:val="28"/>
        </w:rPr>
        <w:t xml:space="preserve">существление иных полномочий в соответствии с </w:t>
      </w:r>
      <w:r>
        <w:rPr>
          <w:sz w:val="28"/>
          <w:szCs w:val="28"/>
        </w:rPr>
        <w:t xml:space="preserve">законодательством Российской Федерации, </w:t>
      </w:r>
      <w:r w:rsidRPr="00597A2E">
        <w:rPr>
          <w:sz w:val="28"/>
          <w:szCs w:val="28"/>
        </w:rPr>
        <w:t>законодательством</w:t>
      </w:r>
      <w:r>
        <w:rPr>
          <w:sz w:val="28"/>
          <w:szCs w:val="28"/>
        </w:rPr>
        <w:t xml:space="preserve"> Новосибирской области</w:t>
      </w:r>
      <w:r w:rsidRPr="00597A2E">
        <w:rPr>
          <w:sz w:val="28"/>
          <w:szCs w:val="28"/>
        </w:rPr>
        <w:t>.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064306">
        <w:rPr>
          <w:rFonts w:ascii="Times New Roman" w:hAnsi="Times New Roman" w:cs="Times New Roman"/>
          <w:sz w:val="28"/>
          <w:szCs w:val="28"/>
        </w:rPr>
        <w:t xml:space="preserve">) разрабатывает прогноз основных </w:t>
      </w:r>
      <w:r>
        <w:rPr>
          <w:rFonts w:ascii="Times New Roman" w:hAnsi="Times New Roman" w:cs="Times New Roman"/>
          <w:sz w:val="28"/>
          <w:szCs w:val="28"/>
        </w:rPr>
        <w:t>характеристик</w:t>
      </w:r>
      <w:r w:rsidRPr="00064306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и прогноза консолидированного бюджета</w:t>
      </w:r>
      <w:r w:rsidRPr="00E258D5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</w:t>
      </w:r>
      <w:r w:rsidRPr="00064306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306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</w:t>
      </w:r>
      <w:r w:rsidRPr="00064306">
        <w:rPr>
          <w:rFonts w:ascii="Times New Roman" w:hAnsi="Times New Roman" w:cs="Times New Roman"/>
          <w:sz w:val="28"/>
          <w:szCs w:val="28"/>
        </w:rPr>
        <w:t xml:space="preserve"> проектирует предельные объемы бюджетных ассигнований по распорядителям средств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064306">
        <w:rPr>
          <w:rFonts w:ascii="Times New Roman" w:hAnsi="Times New Roman" w:cs="Times New Roman"/>
          <w:sz w:val="28"/>
          <w:szCs w:val="28"/>
        </w:rPr>
        <w:t>тного бюджета;</w:t>
      </w:r>
    </w:p>
    <w:p w:rsidR="00184225" w:rsidRPr="00064306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064306">
        <w:rPr>
          <w:rFonts w:ascii="Times New Roman" w:hAnsi="Times New Roman" w:cs="Times New Roman"/>
          <w:sz w:val="28"/>
          <w:szCs w:val="28"/>
        </w:rPr>
        <w:t>) </w:t>
      </w:r>
      <w:r w:rsidRPr="0046003D">
        <w:rPr>
          <w:rFonts w:ascii="Times New Roman" w:hAnsi="Times New Roman" w:cs="Times New Roman"/>
          <w:sz w:val="28"/>
          <w:szCs w:val="28"/>
        </w:rPr>
        <w:t>получателей, а также иных органов и организаций отчетность и другие материалы,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для составления проекта</w:t>
      </w:r>
      <w:r w:rsidRPr="00064306">
        <w:rPr>
          <w:rFonts w:ascii="Times New Roman" w:hAnsi="Times New Roman" w:cs="Times New Roman"/>
          <w:sz w:val="28"/>
          <w:szCs w:val="28"/>
        </w:rPr>
        <w:t xml:space="preserve"> бюджета, отчета об исполнении бюджета, прогноза основных параметров бюджета</w:t>
      </w:r>
      <w:r w:rsidRPr="00E258D5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306">
        <w:rPr>
          <w:rFonts w:ascii="Times New Roman" w:hAnsi="Times New Roman" w:cs="Times New Roman"/>
          <w:sz w:val="28"/>
          <w:szCs w:val="28"/>
        </w:rPr>
        <w:t xml:space="preserve">, прогноза бюджета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306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A338D0">
      <w:pPr>
        <w:pStyle w:val="2"/>
        <w:widowControl w:val="0"/>
        <w:pBdr>
          <w:between w:val="none" w:sz="0" w:space="0" w:color="auto"/>
        </w:pBdr>
        <w:ind w:right="0" w:firstLine="741"/>
        <w:rPr>
          <w:strike w:val="0"/>
        </w:rPr>
      </w:pPr>
      <w:r>
        <w:rPr>
          <w:strike w:val="0"/>
        </w:rPr>
        <w:t>26</w:t>
      </w:r>
      <w:r w:rsidRPr="00064306">
        <w:rPr>
          <w:strike w:val="0"/>
        </w:rPr>
        <w:t xml:space="preserve">) организует исполнение бюджета, устанавливает порядок составления и ведения сводной бюджетной росписи </w:t>
      </w:r>
      <w:r>
        <w:rPr>
          <w:strike w:val="0"/>
        </w:rPr>
        <w:t>местного бюджета</w:t>
      </w:r>
      <w:r w:rsidRPr="00064306">
        <w:rPr>
          <w:strike w:val="0"/>
        </w:rPr>
        <w:t>;</w:t>
      </w:r>
    </w:p>
    <w:p w:rsidR="00184225" w:rsidRDefault="00184225" w:rsidP="00A338D0">
      <w:pPr>
        <w:pStyle w:val="2"/>
        <w:widowControl w:val="0"/>
        <w:pBdr>
          <w:between w:val="none" w:sz="0" w:space="0" w:color="auto"/>
        </w:pBdr>
        <w:ind w:right="0" w:firstLine="741"/>
        <w:rPr>
          <w:strike w:val="0"/>
        </w:rPr>
      </w:pPr>
      <w:r>
        <w:rPr>
          <w:strike w:val="0"/>
        </w:rPr>
        <w:t xml:space="preserve">27)ведет </w:t>
      </w:r>
      <w:r w:rsidRPr="00064306">
        <w:rPr>
          <w:strike w:val="0"/>
        </w:rPr>
        <w:t xml:space="preserve"> реестр</w:t>
      </w:r>
      <w:r>
        <w:rPr>
          <w:strike w:val="0"/>
        </w:rPr>
        <w:t xml:space="preserve"> </w:t>
      </w:r>
      <w:r w:rsidRPr="00064306">
        <w:rPr>
          <w:strike w:val="0"/>
        </w:rPr>
        <w:t xml:space="preserve"> рас</w:t>
      </w:r>
      <w:r>
        <w:rPr>
          <w:strike w:val="0"/>
        </w:rPr>
        <w:t xml:space="preserve">ходных обязательств Камского сельсовета; </w:t>
      </w:r>
    </w:p>
    <w:p w:rsidR="00184225" w:rsidRPr="00064306" w:rsidRDefault="00184225" w:rsidP="00A338D0">
      <w:pPr>
        <w:pStyle w:val="2"/>
        <w:widowControl w:val="0"/>
        <w:pBdr>
          <w:between w:val="none" w:sz="0" w:space="0" w:color="auto"/>
        </w:pBdr>
        <w:ind w:right="0" w:firstLine="741"/>
      </w:pPr>
      <w:r>
        <w:rPr>
          <w:strike w:val="0"/>
        </w:rPr>
        <w:t>28)</w:t>
      </w:r>
      <w:r w:rsidRPr="008B0592">
        <w:rPr>
          <w:strike w:val="0"/>
        </w:rPr>
        <w:t xml:space="preserve"> представляет бюджетную отчетность об исполнении бюджета </w:t>
      </w:r>
      <w:r>
        <w:rPr>
          <w:strike w:val="0"/>
        </w:rPr>
        <w:t>Камского сельсовета</w:t>
      </w:r>
      <w:r w:rsidRPr="008B0592">
        <w:rPr>
          <w:strike w:val="0"/>
        </w:rPr>
        <w:t xml:space="preserve"> в Управление финансов </w:t>
      </w:r>
      <w:r>
        <w:rPr>
          <w:strike w:val="0"/>
        </w:rPr>
        <w:t xml:space="preserve">Куйбышевского района </w:t>
      </w:r>
      <w:r w:rsidRPr="008B0592">
        <w:rPr>
          <w:strike w:val="0"/>
        </w:rPr>
        <w:t>Новосибирской области</w:t>
      </w:r>
      <w:r>
        <w:rPr>
          <w:strike w:val="0"/>
        </w:rPr>
        <w:t>;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Pr="00064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устанавливает порядок  составления и ведения бюджетных смет  муниципальных казенных учреждений;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184225" w:rsidRPr="00064306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064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разработка программы муниципальных внутренних и внешних заимствований Камского сельсовета;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Pr="0006430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разработка программы муниципальных гарантий Камского сельсовета ;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33)требование от главных распорядителей, распорядителей и получателей бюджетных средств  представления отчетов  об использовании средств местного бюджета  и иных сведений, связанных с получением, перечислением, зачислением и  использованием средств местного бюджета;</w:t>
      </w:r>
    </w:p>
    <w:p w:rsidR="00184225" w:rsidRPr="00064306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34)сос</w:t>
      </w:r>
      <w:r w:rsidRPr="00064306">
        <w:rPr>
          <w:rFonts w:ascii="Times New Roman" w:hAnsi="Times New Roman" w:cs="Times New Roman"/>
          <w:sz w:val="28"/>
          <w:szCs w:val="28"/>
        </w:rPr>
        <w:t xml:space="preserve">тавляет  и ведет сводную бюджетную роспись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306">
        <w:rPr>
          <w:rFonts w:ascii="Times New Roman" w:hAnsi="Times New Roman" w:cs="Times New Roman"/>
          <w:sz w:val="28"/>
          <w:szCs w:val="28"/>
        </w:rPr>
        <w:t>стного бюджета;</w:t>
      </w:r>
    </w:p>
    <w:p w:rsidR="00184225" w:rsidRPr="00064306" w:rsidRDefault="00184225" w:rsidP="00A338D0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87D6B">
        <w:rPr>
          <w:sz w:val="28"/>
          <w:szCs w:val="28"/>
        </w:rPr>
        <w:t xml:space="preserve"> </w:t>
      </w:r>
      <w:r>
        <w:rPr>
          <w:sz w:val="28"/>
          <w:szCs w:val="28"/>
        </w:rPr>
        <w:t>35</w:t>
      </w:r>
      <w:r w:rsidRPr="00064306">
        <w:rPr>
          <w:sz w:val="28"/>
          <w:szCs w:val="28"/>
        </w:rPr>
        <w:t>) ведет реестр предоставленных бюджетных кредитов по получателям бюджетных кредитов;</w:t>
      </w:r>
    </w:p>
    <w:p w:rsidR="00184225" w:rsidRDefault="00184225" w:rsidP="00A338D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36)</w:t>
      </w:r>
      <w:r w:rsidRPr="00064306">
        <w:rPr>
          <w:rFonts w:ascii="Times New Roman" w:hAnsi="Times New Roman" w:cs="Times New Roman"/>
          <w:sz w:val="28"/>
          <w:szCs w:val="28"/>
        </w:rPr>
        <w:t xml:space="preserve"> утверждает перечень кодов подвидов по видам доходов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306">
        <w:rPr>
          <w:rFonts w:ascii="Times New Roman" w:hAnsi="Times New Roman" w:cs="Times New Roman"/>
          <w:sz w:val="28"/>
          <w:szCs w:val="28"/>
        </w:rPr>
        <w:t xml:space="preserve">стного бюджета, главными администраторами которых являются органы </w:t>
      </w:r>
      <w:r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064306">
        <w:rPr>
          <w:rFonts w:ascii="Times New Roman" w:hAnsi="Times New Roman" w:cs="Times New Roman"/>
          <w:sz w:val="28"/>
          <w:szCs w:val="28"/>
        </w:rPr>
        <w:t>;</w:t>
      </w:r>
    </w:p>
    <w:p w:rsidR="00184225" w:rsidRPr="00CE239B" w:rsidRDefault="00184225" w:rsidP="00CE239B">
      <w:pPr>
        <w:pStyle w:val="ConsPlusNormal"/>
        <w:ind w:firstLine="684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E239B">
        <w:rPr>
          <w:rFonts w:ascii="Times New Roman" w:hAnsi="Times New Roman" w:cs="Times New Roman"/>
          <w:sz w:val="28"/>
          <w:szCs w:val="28"/>
        </w:rPr>
        <w:t>37)</w:t>
      </w:r>
      <w:r w:rsidRPr="00CE23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E239B">
        <w:rPr>
          <w:rFonts w:ascii="Times New Roman" w:hAnsi="Times New Roman" w:cs="Times New Roman"/>
          <w:sz w:val="28"/>
          <w:szCs w:val="28"/>
        </w:rPr>
        <w:t>внесение в Совет депутатов Камского сельсовета проектов решений о местном бюджете, об исполнении  бюджета Камского сельсовета за отчетный финансовый год, о внесении изменений в решение о местном бюджете.</w:t>
      </w:r>
    </w:p>
    <w:p w:rsidR="00184225" w:rsidRDefault="00184225" w:rsidP="00A338D0">
      <w:pPr>
        <w:pStyle w:val="ConsPlusNormal"/>
        <w:ind w:firstLine="741"/>
        <w:jc w:val="both"/>
      </w:pPr>
      <w:r w:rsidRPr="00CE239B">
        <w:rPr>
          <w:rFonts w:ascii="Times New Roman" w:hAnsi="Times New Roman" w:cs="Times New Roman"/>
          <w:sz w:val="28"/>
          <w:szCs w:val="28"/>
        </w:rPr>
        <w:t>38)устанавливает</w:t>
      </w:r>
      <w:r w:rsidRPr="00235CF4">
        <w:rPr>
          <w:rFonts w:ascii="Times New Roman" w:hAnsi="Times New Roman" w:cs="Times New Roman"/>
          <w:sz w:val="28"/>
          <w:szCs w:val="28"/>
        </w:rPr>
        <w:t xml:space="preserve"> порядок составления </w:t>
      </w:r>
      <w:r>
        <w:rPr>
          <w:rFonts w:ascii="Times New Roman" w:hAnsi="Times New Roman" w:cs="Times New Roman"/>
          <w:sz w:val="28"/>
          <w:szCs w:val="28"/>
        </w:rPr>
        <w:t>и ведения  кассового плана</w:t>
      </w:r>
      <w:r w:rsidRPr="00235CF4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</w:t>
      </w:r>
      <w:r>
        <w:rPr>
          <w:sz w:val="28"/>
          <w:szCs w:val="28"/>
        </w:rPr>
        <w:t>39) обеспечение  соблюдения  требований к условиям предоставления бюджетных кредитов юридическим лицам, установленных нормативными правовыми актами, регулирующими предоставление указанных бюджетных кредитов, и договорами о предоставлении бюджетных кредитов;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40) установление перечня и кодов целевых статей расходов местного бюджета;</w:t>
      </w:r>
      <w:r w:rsidRPr="004A083A">
        <w:rPr>
          <w:sz w:val="28"/>
          <w:szCs w:val="28"/>
        </w:rPr>
        <w:t xml:space="preserve"> </w:t>
      </w:r>
      <w:r>
        <w:rPr>
          <w:sz w:val="28"/>
          <w:szCs w:val="28"/>
        </w:rPr>
        <w:t>(решение №4 от 22.11.2013г.)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41) принятие решений о применении бюджетных мер принуждения, предусмотренных Бюджетным кодексом Российской Федерации, на основании уведомлений о применении  бюджетных мер принуждения;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42) установление порядка исполнения решений о применении бюджетных мер принуждения;</w:t>
      </w:r>
    </w:p>
    <w:p w:rsidR="00184225" w:rsidRDefault="00184225" w:rsidP="004A083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43)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Камского сельсовета </w:t>
      </w:r>
    </w:p>
    <w:p w:rsidR="00184225" w:rsidRDefault="00184225" w:rsidP="0014108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2727">
        <w:rPr>
          <w:rFonts w:ascii="Times New Roman" w:hAnsi="Times New Roman" w:cs="Times New Roman"/>
          <w:b/>
          <w:bCs/>
          <w:sz w:val="28"/>
          <w:szCs w:val="28"/>
        </w:rPr>
        <w:t>Статья 7. Бюджетные полномочия получателя бюджетных средств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Получатель бюджетных средств обладает следующими бюджетными полномочиями:</w:t>
      </w:r>
    </w:p>
    <w:p w:rsidR="00184225" w:rsidRPr="00064681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составляет и исполняет бюджетную смету;</w:t>
      </w:r>
    </w:p>
    <w:p w:rsidR="00184225" w:rsidRPr="00064681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184225" w:rsidRPr="00064681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обеспечивает результативность, целевой характер использования предусмотренных ему бюджетных ассигнований;</w:t>
      </w:r>
    </w:p>
    <w:p w:rsidR="00184225" w:rsidRPr="00064681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вносит соответствующему главному распорядителю (распорядителю) бюджетных средств предложения по изменению бюджетной росписи;</w:t>
      </w:r>
    </w:p>
    <w:p w:rsidR="00184225" w:rsidRPr="00064681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147CA8">
        <w:rPr>
          <w:rFonts w:ascii="Times New Roman" w:hAnsi="Times New Roman" w:cs="Times New Roman"/>
          <w:sz w:val="28"/>
          <w:szCs w:val="28"/>
        </w:rPr>
        <w:t>ведет бюджетный  учет (обеспечивает ведение бюджетного учета)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формирует и представляет бюджетную отчетность получателя бюджетных средств соответствующему главному распорядителю (распорядителю) бюджетных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01638F">
      <w:pPr>
        <w:pStyle w:val="ConsPlusNormal"/>
        <w:numPr>
          <w:ilvl w:val="0"/>
          <w:numId w:val="10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исполняет иные полномочия, установленные Бюджетным  Кодексом Российской Федерации и принятыми  в соответствии с ним нормативными правовыми актами Новосибирской области,  администрацией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, регулирующими бюджетные правоотношения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b/>
          <w:bCs/>
          <w:sz w:val="28"/>
          <w:szCs w:val="28"/>
        </w:rPr>
      </w:pPr>
      <w:r w:rsidRPr="00064681">
        <w:rPr>
          <w:b/>
          <w:bCs/>
          <w:sz w:val="28"/>
          <w:szCs w:val="28"/>
        </w:rPr>
        <w:t>Статья</w:t>
      </w:r>
      <w:r w:rsidRPr="00064681">
        <w:rPr>
          <w:b/>
          <w:bCs/>
          <w:sz w:val="28"/>
          <w:szCs w:val="28"/>
          <w:lang w:val="en-US"/>
        </w:rPr>
        <w:t> </w:t>
      </w:r>
      <w:r>
        <w:rPr>
          <w:b/>
          <w:bCs/>
          <w:sz w:val="28"/>
          <w:szCs w:val="28"/>
        </w:rPr>
        <w:t>8</w:t>
      </w:r>
      <w:r w:rsidRPr="00064681">
        <w:rPr>
          <w:b/>
          <w:bCs/>
          <w:sz w:val="28"/>
          <w:szCs w:val="28"/>
        </w:rPr>
        <w:t>.</w:t>
      </w:r>
      <w:r w:rsidRPr="00064681">
        <w:rPr>
          <w:b/>
          <w:bCs/>
          <w:sz w:val="28"/>
          <w:szCs w:val="28"/>
          <w:lang w:val="en-US"/>
        </w:rPr>
        <w:t> </w:t>
      </w:r>
      <w:r w:rsidRPr="00064681">
        <w:rPr>
          <w:b/>
          <w:bCs/>
          <w:sz w:val="28"/>
          <w:szCs w:val="28"/>
        </w:rPr>
        <w:t xml:space="preserve">Бюджетные полномочия главного администратора доходов </w:t>
      </w:r>
      <w:r>
        <w:rPr>
          <w:b/>
          <w:bCs/>
          <w:sz w:val="28"/>
          <w:szCs w:val="28"/>
        </w:rPr>
        <w:t>ме</w:t>
      </w:r>
      <w:r w:rsidRPr="00064681">
        <w:rPr>
          <w:b/>
          <w:bCs/>
          <w:sz w:val="28"/>
          <w:szCs w:val="28"/>
        </w:rPr>
        <w:t xml:space="preserve">стного бюджета </w:t>
      </w:r>
      <w:r w:rsidRPr="00D84560">
        <w:rPr>
          <w:b/>
          <w:bCs/>
          <w:sz w:val="28"/>
          <w:szCs w:val="28"/>
        </w:rPr>
        <w:t>Камского сельсовета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</w:rPr>
        <w:t>1.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 xml:space="preserve">Главный администратор доходов </w:t>
      </w:r>
      <w:r>
        <w:rPr>
          <w:sz w:val="28"/>
          <w:szCs w:val="28"/>
        </w:rPr>
        <w:t>ме</w:t>
      </w:r>
      <w:r w:rsidRPr="00064681">
        <w:rPr>
          <w:sz w:val="28"/>
          <w:szCs w:val="28"/>
        </w:rPr>
        <w:t>стного бюджета обладает следующими бюджетными полномочиями:</w:t>
      </w:r>
    </w:p>
    <w:p w:rsidR="00184225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</w:rPr>
        <w:t>1)</w:t>
      </w:r>
      <w:r w:rsidRPr="00064681">
        <w:rPr>
          <w:sz w:val="28"/>
          <w:szCs w:val="28"/>
          <w:lang w:val="en-US"/>
        </w:rPr>
        <w:t>  </w:t>
      </w:r>
      <w:r>
        <w:rPr>
          <w:sz w:val="28"/>
          <w:szCs w:val="28"/>
        </w:rPr>
        <w:t>формирует перечень подведомственных ему администраторов доходов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064681">
        <w:rPr>
          <w:sz w:val="28"/>
          <w:szCs w:val="28"/>
        </w:rPr>
        <w:t>представляет сведения, необходимые для составления среднесрочного фин</w:t>
      </w:r>
      <w:r>
        <w:rPr>
          <w:sz w:val="28"/>
          <w:szCs w:val="28"/>
        </w:rPr>
        <w:t>ансового плана и (или) проекта ме</w:t>
      </w:r>
      <w:r w:rsidRPr="00064681">
        <w:rPr>
          <w:sz w:val="28"/>
          <w:szCs w:val="28"/>
        </w:rPr>
        <w:t>стного бюджета;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64681">
        <w:rPr>
          <w:sz w:val="28"/>
          <w:szCs w:val="28"/>
        </w:rPr>
        <w:t>) представляет сведения для составления и ведения кассового плана;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 xml:space="preserve">формирует и представляет бюджетную отчетность главного администратора доходов </w:t>
      </w:r>
      <w:r>
        <w:rPr>
          <w:sz w:val="28"/>
          <w:szCs w:val="28"/>
        </w:rPr>
        <w:t>ме</w:t>
      </w:r>
      <w:r w:rsidRPr="00064681">
        <w:rPr>
          <w:sz w:val="28"/>
          <w:szCs w:val="28"/>
        </w:rPr>
        <w:t>стного бюджета;</w:t>
      </w:r>
    </w:p>
    <w:p w:rsidR="00184225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 </w:t>
      </w:r>
      <w:r w:rsidRPr="00064681">
        <w:rPr>
          <w:sz w:val="28"/>
          <w:szCs w:val="28"/>
        </w:rPr>
        <w:t>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574AC6">
        <w:rPr>
          <w:sz w:val="28"/>
          <w:szCs w:val="28"/>
        </w:rPr>
        <w:t xml:space="preserve"> </w:t>
      </w:r>
      <w:r w:rsidRPr="00064681">
        <w:rPr>
          <w:sz w:val="28"/>
          <w:szCs w:val="28"/>
        </w:rPr>
        <w:t>осуществляет взыскание задолженности по платежам в бюджет, пеней и штрафов;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064681">
        <w:rPr>
          <w:sz w:val="28"/>
          <w:szCs w:val="28"/>
        </w:rPr>
        <w:t>)</w:t>
      </w:r>
      <w:r w:rsidRPr="00574AC6">
        <w:rPr>
          <w:sz w:val="28"/>
          <w:szCs w:val="28"/>
        </w:rPr>
        <w:t xml:space="preserve"> </w:t>
      </w:r>
      <w:r w:rsidRPr="00064681">
        <w:rPr>
          <w:sz w:val="28"/>
          <w:szCs w:val="28"/>
        </w:rPr>
        <w:t xml:space="preserve">принимает решение о </w:t>
      </w:r>
      <w:r>
        <w:rPr>
          <w:sz w:val="28"/>
          <w:szCs w:val="28"/>
        </w:rPr>
        <w:t>возврате излишне уплаченных</w:t>
      </w:r>
      <w:r w:rsidRPr="00064681">
        <w:rPr>
          <w:sz w:val="28"/>
          <w:szCs w:val="28"/>
        </w:rPr>
        <w:t xml:space="preserve"> (</w:t>
      </w:r>
      <w:r>
        <w:rPr>
          <w:sz w:val="28"/>
          <w:szCs w:val="28"/>
        </w:rPr>
        <w:t>взысканных</w:t>
      </w:r>
      <w:r w:rsidRPr="00064681">
        <w:rPr>
          <w:sz w:val="28"/>
          <w:szCs w:val="28"/>
        </w:rPr>
        <w:t>) платежей в бюджет</w:t>
      </w:r>
      <w:r>
        <w:rPr>
          <w:sz w:val="28"/>
          <w:szCs w:val="28"/>
        </w:rPr>
        <w:t xml:space="preserve">, пеней и штрафов, а также процентов за несвоевременное осуществление такого возврата и процентов начисленных на излишне взысканные суммы, и представляет заявку на возврат </w:t>
      </w:r>
      <w:r w:rsidRPr="00064681">
        <w:rPr>
          <w:sz w:val="28"/>
          <w:szCs w:val="28"/>
        </w:rPr>
        <w:t xml:space="preserve"> в орган Федерального казначейства;</w:t>
      </w:r>
    </w:p>
    <w:p w:rsidR="00184225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 w:rsidRPr="00064681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</w:t>
      </w:r>
      <w:r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 xml:space="preserve">принимает решение о </w:t>
      </w:r>
      <w:r>
        <w:rPr>
          <w:sz w:val="28"/>
          <w:szCs w:val="28"/>
        </w:rPr>
        <w:t>зачете (уточнении) пл</w:t>
      </w:r>
      <w:r w:rsidRPr="00064681">
        <w:rPr>
          <w:sz w:val="28"/>
          <w:szCs w:val="28"/>
        </w:rPr>
        <w:t>атежей в бюджет</w:t>
      </w:r>
      <w:r>
        <w:rPr>
          <w:sz w:val="28"/>
          <w:szCs w:val="28"/>
        </w:rPr>
        <w:t xml:space="preserve"> и представляет уведомление в ор</w:t>
      </w:r>
      <w:r w:rsidRPr="00064681">
        <w:rPr>
          <w:sz w:val="28"/>
          <w:szCs w:val="28"/>
        </w:rPr>
        <w:t>ган Федерального казначейства</w:t>
      </w:r>
      <w:r>
        <w:rPr>
          <w:sz w:val="28"/>
          <w:szCs w:val="28"/>
        </w:rPr>
        <w:t>;</w:t>
      </w:r>
    </w:p>
    <w:p w:rsidR="00184225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9) представляет информацию, необходимую для уплаты денежных средств физическими и юридическими лицами за муниципальные услуги, а также  иных платежей, являющихся источниками формирования доходов бюджета;</w:t>
      </w:r>
    </w:p>
    <w:p w:rsidR="00184225" w:rsidRPr="00064681" w:rsidRDefault="00184225" w:rsidP="0001638F">
      <w:pPr>
        <w:widowControl w:val="0"/>
        <w:autoSpaceDE w:val="0"/>
        <w:autoSpaceDN w:val="0"/>
        <w:adjustRightInd w:val="0"/>
        <w:ind w:firstLine="741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>)</w:t>
      </w:r>
      <w:r w:rsidRPr="00064681">
        <w:rPr>
          <w:sz w:val="28"/>
          <w:szCs w:val="28"/>
          <w:lang w:val="en-US"/>
        </w:rPr>
        <w:t> </w:t>
      </w:r>
      <w:r w:rsidRPr="00064681">
        <w:rPr>
          <w:sz w:val="28"/>
          <w:szCs w:val="28"/>
        </w:rPr>
        <w:t>осуществляет иные бюджетные полномочия, установленные Бюджетным Кодексом и принимаемыми в соответствии с ним нормативными правовыми актами Новосибирской области,</w:t>
      </w:r>
      <w:r w:rsidRPr="00D84560">
        <w:rPr>
          <w:sz w:val="28"/>
          <w:szCs w:val="28"/>
        </w:rPr>
        <w:t xml:space="preserve"> </w:t>
      </w:r>
      <w:r w:rsidRPr="00D241E6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,</w:t>
      </w:r>
      <w:r w:rsidRPr="00064681">
        <w:rPr>
          <w:sz w:val="28"/>
          <w:szCs w:val="28"/>
        </w:rPr>
        <w:t xml:space="preserve"> регулирующими бюджетные правоотношения.</w:t>
      </w:r>
    </w:p>
    <w:p w:rsidR="00184225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72727">
        <w:rPr>
          <w:rFonts w:ascii="Times New Roman" w:hAnsi="Times New Roman" w:cs="Times New Roman"/>
          <w:b/>
          <w:bCs/>
          <w:sz w:val="28"/>
          <w:szCs w:val="28"/>
        </w:rPr>
        <w:t>Статья 9. Бюджетные полномочия главного администратора  источников финансирования дефицита бюджета.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Главный администратор источников финансирования дефицита бюджета обладает следующими бюджетными полномочиями: </w:t>
      </w:r>
    </w:p>
    <w:p w:rsidR="00184225" w:rsidRPr="00064681" w:rsidRDefault="00184225" w:rsidP="0001638F">
      <w:pPr>
        <w:pStyle w:val="ConsPlusNormal"/>
        <w:numPr>
          <w:ilvl w:val="0"/>
          <w:numId w:val="8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осуществляет планирование (прогнозирование) поступлений и выплат по источникам финансирования дефицита бюджета; </w:t>
      </w:r>
    </w:p>
    <w:p w:rsidR="00184225" w:rsidRPr="00064681" w:rsidRDefault="00184225" w:rsidP="0001638F">
      <w:pPr>
        <w:pStyle w:val="ConsPlusNormal"/>
        <w:numPr>
          <w:ilvl w:val="0"/>
          <w:numId w:val="8"/>
        </w:numPr>
        <w:tabs>
          <w:tab w:val="clear" w:pos="1461"/>
          <w:tab w:val="num" w:pos="0"/>
          <w:tab w:val="left" w:pos="1026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бюджета;</w:t>
      </w:r>
    </w:p>
    <w:p w:rsidR="00184225" w:rsidRDefault="00184225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бюджета и подведомственными администраторами доходов бюджета»;</w:t>
      </w:r>
    </w:p>
    <w:p w:rsidR="00184225" w:rsidRDefault="00184225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3.1)осуществляет  на основе  функциональной независимости внутренний финансовый аудит в целях:</w:t>
      </w:r>
    </w:p>
    <w:p w:rsidR="00184225" w:rsidRDefault="00184225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147C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-подготовки предложений по повышению экономности  и результативности использования бюджетных средств.</w:t>
      </w:r>
    </w:p>
    <w:p w:rsidR="00184225" w:rsidRPr="00064681" w:rsidRDefault="00184225" w:rsidP="00147CA8">
      <w:pPr>
        <w:pStyle w:val="ConsPlusNormal"/>
        <w:numPr>
          <w:ilvl w:val="0"/>
          <w:numId w:val="38"/>
        </w:numPr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формирует бюджетную отчетность главного администратора источников финансирования дефицита бюджета.</w:t>
      </w:r>
    </w:p>
    <w:p w:rsidR="00184225" w:rsidRPr="00064681" w:rsidRDefault="00184225" w:rsidP="0001638F">
      <w:pPr>
        <w:pStyle w:val="ConsPlusNormal"/>
        <w:tabs>
          <w:tab w:val="left" w:pos="1026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</w:t>
      </w:r>
      <w:r w:rsidRPr="00064681">
        <w:rPr>
          <w:rFonts w:ascii="Times New Roman" w:hAnsi="Times New Roman" w:cs="Times New Roman"/>
          <w:sz w:val="28"/>
          <w:szCs w:val="28"/>
        </w:rPr>
        <w:t>осуществляет иные бюджетные полномочия, установленные 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:rsidR="00184225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 Бюджетные полномочия главного распорядителя бюджетных средств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Главный распорядитель бюджетных средств обладает следующими бюджетными полномочиями: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1) 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формирует перечень подведомственных ему распорядителей и получателей бюджетных средств;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3) 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4) осуществляет планирование соответствующих расходов бюджета, составляет обоснования бюджетных ассигнований;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5) составляет, утверждает и ведет бюджетную роспись, распределяет бюджетные ассигнования, лимиты бюджетных обязательств по подведомственным получателям бюджетных средств и исполняет соответствующую часть бюджета;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6) вносит предложения по формированию и изменению лимитов бюджетных обязательств;</w:t>
      </w:r>
    </w:p>
    <w:p w:rsidR="00184225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7) вносит предложения по формированию и изменению сводной бюджетной росписи;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8) определяет порядок утверждения бюджетных смет подведомственных </w:t>
      </w:r>
      <w:r>
        <w:rPr>
          <w:rFonts w:ascii="Times New Roman" w:hAnsi="Times New Roman" w:cs="Times New Roman"/>
          <w:sz w:val="28"/>
          <w:szCs w:val="28"/>
        </w:rPr>
        <w:t xml:space="preserve">получателей </w:t>
      </w:r>
      <w:r w:rsidRPr="00064681">
        <w:rPr>
          <w:rFonts w:ascii="Times New Roman" w:hAnsi="Times New Roman" w:cs="Times New Roman"/>
          <w:sz w:val="28"/>
          <w:szCs w:val="28"/>
        </w:rPr>
        <w:t xml:space="preserve">бюджетных </w:t>
      </w:r>
      <w:r>
        <w:rPr>
          <w:rFonts w:ascii="Times New Roman" w:hAnsi="Times New Roman" w:cs="Times New Roman"/>
          <w:sz w:val="28"/>
          <w:szCs w:val="28"/>
        </w:rPr>
        <w:t>средств, являющихся казенными учреждениями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9) формирует </w:t>
      </w:r>
      <w:r>
        <w:rPr>
          <w:rFonts w:ascii="Times New Roman" w:hAnsi="Times New Roman" w:cs="Times New Roman"/>
          <w:sz w:val="28"/>
          <w:szCs w:val="28"/>
        </w:rPr>
        <w:t xml:space="preserve">и утверждает </w:t>
      </w:r>
      <w:r w:rsidRPr="00064681">
        <w:rPr>
          <w:rFonts w:ascii="Times New Roman" w:hAnsi="Times New Roman" w:cs="Times New Roman"/>
          <w:sz w:val="28"/>
          <w:szCs w:val="28"/>
        </w:rPr>
        <w:t>муниципальные задания;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10)обеспечивает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представлении;( </w:t>
      </w:r>
      <w:r w:rsidRPr="00334821">
        <w:rPr>
          <w:sz w:val="28"/>
          <w:szCs w:val="28"/>
        </w:rPr>
        <w:t>от 30.09.2014г. №3</w:t>
      </w:r>
      <w:r>
        <w:rPr>
          <w:b/>
          <w:bCs/>
          <w:sz w:val="28"/>
          <w:szCs w:val="28"/>
        </w:rPr>
        <w:t>)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11)осуществляет внутренний финансовый контроль, направленный на:</w:t>
      </w:r>
    </w:p>
    <w:p w:rsidR="00184225" w:rsidRDefault="00184225" w:rsidP="007E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 нужд, составления бюджетной отчетности и ведения бюджетного учета главным распорядителем бюджетных средств и подведомственными ему распорядителями и получателями бюджетных средств;</w:t>
      </w:r>
    </w:p>
    <w:p w:rsidR="00184225" w:rsidRDefault="00184225" w:rsidP="007E4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-подготовку и организацию мер по повышению экономности и результативности использования бюджетных средств;(</w:t>
      </w:r>
      <w:r w:rsidRPr="00900769">
        <w:rPr>
          <w:sz w:val="28"/>
          <w:szCs w:val="28"/>
        </w:rPr>
        <w:t xml:space="preserve"> </w:t>
      </w:r>
      <w:r w:rsidRPr="00334821">
        <w:rPr>
          <w:sz w:val="28"/>
          <w:szCs w:val="28"/>
        </w:rPr>
        <w:t>от 30.09.2014г. №3</w:t>
      </w:r>
      <w:r>
        <w:rPr>
          <w:b/>
          <w:bCs/>
          <w:sz w:val="28"/>
          <w:szCs w:val="28"/>
        </w:rPr>
        <w:t>)</w:t>
      </w:r>
    </w:p>
    <w:p w:rsidR="00184225" w:rsidRDefault="00184225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11.1) осуществляет  на основе  функциональной независимости внутренний финансовый аудит в целях: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средств;(</w:t>
      </w:r>
      <w:r w:rsidRPr="00900769">
        <w:rPr>
          <w:sz w:val="28"/>
          <w:szCs w:val="28"/>
        </w:rPr>
        <w:t xml:space="preserve"> </w:t>
      </w:r>
      <w:r w:rsidRPr="00334821">
        <w:rPr>
          <w:sz w:val="28"/>
          <w:szCs w:val="28"/>
        </w:rPr>
        <w:t>от 30.09.2014г. №3</w:t>
      </w:r>
      <w:r>
        <w:rPr>
          <w:b/>
          <w:bCs/>
          <w:sz w:val="28"/>
          <w:szCs w:val="28"/>
        </w:rPr>
        <w:t>)</w:t>
      </w:r>
    </w:p>
    <w:p w:rsidR="00184225" w:rsidRDefault="00184225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064681">
        <w:rPr>
          <w:sz w:val="28"/>
          <w:szCs w:val="28"/>
        </w:rPr>
        <w:t>12) формирует бюджетную отчетность главного распорядителя бюджетных средств;</w:t>
      </w:r>
    </w:p>
    <w:p w:rsidR="00184225" w:rsidRDefault="00184225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12.1)отвечает от имени муниципального образования по денежным обязательствам подведомственных ему получателей бюджетных средств;(</w:t>
      </w:r>
      <w:r w:rsidRPr="001671E3">
        <w:rPr>
          <w:sz w:val="28"/>
          <w:szCs w:val="28"/>
        </w:rPr>
        <w:t xml:space="preserve"> </w:t>
      </w:r>
      <w:r w:rsidRPr="00334821">
        <w:rPr>
          <w:sz w:val="28"/>
          <w:szCs w:val="28"/>
        </w:rPr>
        <w:t>от 30.09.2014г. №3</w:t>
      </w:r>
      <w:r>
        <w:rPr>
          <w:b/>
          <w:bCs/>
          <w:sz w:val="28"/>
          <w:szCs w:val="28"/>
        </w:rPr>
        <w:t>)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13) осуществляет иные бюджетные полномочия, установленные </w:t>
      </w:r>
      <w:r>
        <w:rPr>
          <w:rFonts w:ascii="Times New Roman" w:hAnsi="Times New Roman" w:cs="Times New Roman"/>
          <w:sz w:val="28"/>
          <w:szCs w:val="28"/>
        </w:rPr>
        <w:t xml:space="preserve">Бюджетным Кодексом </w:t>
      </w:r>
      <w:r w:rsidRPr="00064681">
        <w:rPr>
          <w:rFonts w:ascii="Times New Roman" w:hAnsi="Times New Roman" w:cs="Times New Roman"/>
          <w:sz w:val="28"/>
          <w:szCs w:val="28"/>
        </w:rPr>
        <w:t>и принимаемыми в соответствии с ним нормативными правовыми актами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, регулирующими бюджетные правоотношения.</w:t>
      </w:r>
      <w:r w:rsidRPr="00D845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 xml:space="preserve">. Главный распорядитель средств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 выступает в суде соотве</w:t>
      </w:r>
      <w:r>
        <w:rPr>
          <w:rFonts w:ascii="Times New Roman" w:hAnsi="Times New Roman" w:cs="Times New Roman"/>
          <w:sz w:val="28"/>
          <w:szCs w:val="28"/>
        </w:rPr>
        <w:t xml:space="preserve">тственно от имени </w:t>
      </w:r>
      <w:r w:rsidRPr="00D241E6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 качестве представителя ответчика </w:t>
      </w:r>
      <w:r>
        <w:rPr>
          <w:rFonts w:ascii="Times New Roman" w:hAnsi="Times New Roman" w:cs="Times New Roman"/>
          <w:sz w:val="28"/>
          <w:szCs w:val="28"/>
        </w:rPr>
        <w:t>по искам к</w:t>
      </w:r>
      <w:r w:rsidRPr="00E258D5">
        <w:rPr>
          <w:rFonts w:ascii="Times New Roman" w:hAnsi="Times New Roman" w:cs="Times New Roman"/>
          <w:sz w:val="28"/>
          <w:szCs w:val="28"/>
        </w:rPr>
        <w:t xml:space="preserve"> </w:t>
      </w:r>
      <w:r w:rsidRPr="00D241E6">
        <w:rPr>
          <w:rFonts w:ascii="Times New Roman" w:hAnsi="Times New Roman" w:cs="Times New Roman"/>
          <w:sz w:val="28"/>
          <w:szCs w:val="28"/>
        </w:rPr>
        <w:t>Камско</w:t>
      </w:r>
      <w:r>
        <w:rPr>
          <w:rFonts w:ascii="Times New Roman" w:hAnsi="Times New Roman" w:cs="Times New Roman"/>
          <w:sz w:val="28"/>
          <w:szCs w:val="28"/>
        </w:rPr>
        <w:t>му</w:t>
      </w:r>
      <w:r w:rsidRPr="00D241E6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Pr="00064681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1) о возмещении вреда, причиненного физическому лицу или юридическому лицу в результате незаконных действий (бездействия) государственных органов или должностных лиц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органов, по ведомственной принадлежности, в том числе в результате издания акто</w:t>
      </w:r>
      <w:r>
        <w:rPr>
          <w:rFonts w:ascii="Times New Roman" w:hAnsi="Times New Roman" w:cs="Times New Roman"/>
          <w:sz w:val="28"/>
          <w:szCs w:val="28"/>
        </w:rPr>
        <w:t>в органов местного самоуправления</w:t>
      </w:r>
      <w:r w:rsidRPr="00064681">
        <w:rPr>
          <w:rFonts w:ascii="Times New Roman" w:hAnsi="Times New Roman" w:cs="Times New Roman"/>
          <w:sz w:val="28"/>
          <w:szCs w:val="28"/>
        </w:rPr>
        <w:t>, не соответствующих закону или иному правовому акту;</w:t>
      </w:r>
    </w:p>
    <w:p w:rsidR="00184225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предъявляемым</w:t>
      </w:r>
      <w:r>
        <w:rPr>
          <w:rFonts w:ascii="Times New Roman" w:hAnsi="Times New Roman" w:cs="Times New Roman"/>
          <w:sz w:val="28"/>
          <w:szCs w:val="28"/>
        </w:rPr>
        <w:t xml:space="preserve"> при недостаточности лимитов бюджетных обязательств, доведенных подведомственному  ему получателю бюджетных средств, являющихся казенными учреждениями для исполнения его денежных обязательств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7E4F4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предоставлении»;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4) осуществляет  на основе  функциональной независимости внутренний финансовый аудит в целях: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7E4F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184225" w:rsidRPr="00064681" w:rsidRDefault="00184225" w:rsidP="007E4F42">
      <w:pPr>
        <w:jc w:val="both"/>
        <w:rPr>
          <w:sz w:val="28"/>
          <w:szCs w:val="28"/>
        </w:rPr>
      </w:pPr>
      <w:r w:rsidRPr="00064681">
        <w:rPr>
          <w:sz w:val="28"/>
          <w:szCs w:val="28"/>
        </w:rPr>
        <w:t xml:space="preserve"> </w:t>
      </w:r>
    </w:p>
    <w:p w:rsidR="00184225" w:rsidRDefault="00184225" w:rsidP="004A083A">
      <w:pPr>
        <w:jc w:val="both"/>
        <w:rPr>
          <w:b/>
          <w:bCs/>
          <w:sz w:val="28"/>
          <w:szCs w:val="28"/>
        </w:rPr>
      </w:pPr>
      <w:r w:rsidRPr="004A083A">
        <w:rPr>
          <w:b/>
          <w:bCs/>
          <w:sz w:val="28"/>
          <w:szCs w:val="28"/>
        </w:rPr>
        <w:t>Статья 10.1.Бюджетные полномочия контрольного органа</w:t>
      </w:r>
    </w:p>
    <w:p w:rsidR="00184225" w:rsidRPr="004A083A" w:rsidRDefault="00184225" w:rsidP="004A083A">
      <w:pPr>
        <w:jc w:val="both"/>
        <w:rPr>
          <w:b/>
          <w:bCs/>
          <w:sz w:val="28"/>
          <w:szCs w:val="28"/>
        </w:rPr>
      </w:pP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 бюджетным полномочиям  контрольного органа относятся: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1) осуществление финансового контроля в отношении муниципальных учреждений Камского сельсовета;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2) осуществление  финансового контроля за исполнением  местного бюджета;</w:t>
      </w:r>
    </w:p>
    <w:p w:rsidR="00184225" w:rsidRDefault="00184225" w:rsidP="004A0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 осуществление иных полномочий в соответствии с законодательством Российской Федерации, законодательством Новосибирской области, нормативно-правовыми актами Камского сельсовета;</w:t>
      </w:r>
      <w:r w:rsidRPr="004A083A">
        <w:rPr>
          <w:sz w:val="28"/>
          <w:szCs w:val="28"/>
        </w:rPr>
        <w:t xml:space="preserve"> </w:t>
      </w:r>
      <w:r>
        <w:rPr>
          <w:sz w:val="28"/>
          <w:szCs w:val="28"/>
        </w:rPr>
        <w:t>(решение №4 от 22.11.2013г.)</w:t>
      </w:r>
    </w:p>
    <w:p w:rsidR="00184225" w:rsidRDefault="00184225" w:rsidP="00EB5F6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84225" w:rsidRPr="00284632" w:rsidRDefault="00184225" w:rsidP="00EB5F6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4632">
        <w:rPr>
          <w:rFonts w:ascii="Times New Roman" w:hAnsi="Times New Roman" w:cs="Times New Roman"/>
          <w:b w:val="0"/>
          <w:bCs w:val="0"/>
          <w:sz w:val="28"/>
          <w:szCs w:val="28"/>
        </w:rPr>
        <w:t>Глава 3. ОСНОВЫ СОСТАВЛЕНИЯ ПРОЕКТА БЮДЖЕТА</w:t>
      </w:r>
    </w:p>
    <w:p w:rsidR="00184225" w:rsidRPr="00064681" w:rsidRDefault="00184225" w:rsidP="00EB5F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 Общие положения</w:t>
      </w:r>
    </w:p>
    <w:p w:rsidR="00184225" w:rsidRPr="00064681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Проект бюджета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составля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тся и утвержда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тся сроком на </w:t>
      </w:r>
      <w:r>
        <w:rPr>
          <w:rFonts w:ascii="Times New Roman" w:hAnsi="Times New Roman" w:cs="Times New Roman"/>
          <w:sz w:val="28"/>
          <w:szCs w:val="28"/>
        </w:rPr>
        <w:t xml:space="preserve">три года – на </w:t>
      </w:r>
      <w:r w:rsidRPr="00064681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период.</w:t>
      </w: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Проект Решения о бюджете Камского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 утверждается путем  изменения параметров  планового периода утвержденного бюджета и добавления к ним параметров второго года планового периода проекта  местного бюджета</w:t>
      </w:r>
    </w:p>
    <w:p w:rsidR="00184225" w:rsidRPr="0078787F" w:rsidRDefault="00184225" w:rsidP="0078787F">
      <w:pPr>
        <w:jc w:val="both"/>
        <w:rPr>
          <w:sz w:val="28"/>
          <w:szCs w:val="28"/>
        </w:rPr>
      </w:pPr>
      <w:r w:rsidRPr="0078787F">
        <w:rPr>
          <w:sz w:val="28"/>
          <w:szCs w:val="28"/>
        </w:rPr>
        <w:t>Изменения параметров планового периода утвержденного  бюджетом поселения предусматривает их утверждение в неизменном  или уточненном виде в качестве параметров очередного финансового года и первого года планового периода утвержденного  бюджета поселения; (решение №4 от 22.11.2013г.)</w:t>
      </w: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64681">
        <w:rPr>
          <w:rFonts w:ascii="Times New Roman" w:hAnsi="Times New Roman" w:cs="Times New Roman"/>
          <w:sz w:val="28"/>
          <w:szCs w:val="28"/>
        </w:rPr>
        <w:t xml:space="preserve"> Составление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064681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начинается не позднее чем за шесть месяцев до начала очередного финансового года.</w:t>
      </w: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4.Порядок и сроки составления  проекта местного бюджета , а также порядок  подготовки документов  и материалов представляемых в Совет депутатов Камского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одновременно с проектом бюджета</w:t>
      </w:r>
      <w:r w:rsidRPr="00E258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сельсовета, устанавливаются администрацией Камского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настоящим Положением  и принимаемыми в соответствии </w:t>
      </w:r>
      <w:r w:rsidRPr="005803A1">
        <w:rPr>
          <w:rFonts w:ascii="Times New Roman" w:hAnsi="Times New Roman" w:cs="Times New Roman"/>
          <w:sz w:val="28"/>
          <w:szCs w:val="28"/>
        </w:rPr>
        <w:t>муниципальными правовыми актами представительного органа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Непосредственное составление проекта бюджета Камского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финансовый орган.</w:t>
      </w:r>
    </w:p>
    <w:p w:rsidR="00184225" w:rsidRDefault="00184225" w:rsidP="0094131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 </w:t>
      </w:r>
    </w:p>
    <w:p w:rsidR="00184225" w:rsidRPr="00F94D00" w:rsidRDefault="00184225" w:rsidP="0094131D">
      <w:pPr>
        <w:pStyle w:val="ConsPlusNormal"/>
        <w:ind w:firstLine="741"/>
        <w:jc w:val="both"/>
        <w:rPr>
          <w:i/>
          <w:iCs/>
          <w:sz w:val="28"/>
          <w:szCs w:val="28"/>
        </w:rPr>
      </w:pPr>
      <w:r w:rsidRPr="0094131D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742FB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94131D">
        <w:rPr>
          <w:rFonts w:ascii="Times New Roman" w:hAnsi="Times New Roman" w:cs="Times New Roman"/>
          <w:b/>
          <w:bCs/>
          <w:sz w:val="28"/>
          <w:szCs w:val="28"/>
        </w:rPr>
        <w:t>Св</w:t>
      </w:r>
      <w:r>
        <w:rPr>
          <w:rFonts w:ascii="Times New Roman" w:hAnsi="Times New Roman" w:cs="Times New Roman"/>
          <w:b/>
          <w:bCs/>
          <w:sz w:val="28"/>
          <w:szCs w:val="28"/>
        </w:rPr>
        <w:t>едения, необходимые для составления проекта бюджета</w:t>
      </w:r>
    </w:p>
    <w:p w:rsidR="00184225" w:rsidRDefault="00184225" w:rsidP="0001638F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78787F" w:rsidRDefault="00184225" w:rsidP="0078787F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8787F">
        <w:rPr>
          <w:sz w:val="28"/>
          <w:szCs w:val="28"/>
        </w:rPr>
        <w:t>1.Составление проекта бюджета основывается на Бюджетном послании Президента Российской Федерации, прогнозе социально-экономического развития Камского сельсовета, </w:t>
      </w:r>
      <w:r w:rsidRPr="00274584">
        <w:rPr>
          <w:i/>
          <w:iCs/>
          <w:sz w:val="28"/>
          <w:szCs w:val="28"/>
        </w:rPr>
        <w:t>основных направлениях бюджетной политики и основных направлениях налоговой политики</w:t>
      </w:r>
      <w:r w:rsidRPr="0078787F">
        <w:rPr>
          <w:sz w:val="28"/>
          <w:szCs w:val="28"/>
        </w:rPr>
        <w:t xml:space="preserve"> Камского сельсовета муниципальными программами Камского сельсовета;.</w:t>
      </w:r>
    </w:p>
    <w:p w:rsidR="00184225" w:rsidRDefault="00184225" w:rsidP="0094131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 сведениям, необходимым для составления  проекта местного бюджета, относятся:</w:t>
      </w:r>
    </w:p>
    <w:p w:rsidR="00184225" w:rsidRDefault="00184225" w:rsidP="000C5A6C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по прогнозируемым  объемам поступлений  в бюджет Камского сельсовета</w:t>
      </w:r>
    </w:p>
    <w:p w:rsidR="00184225" w:rsidRPr="00064681" w:rsidRDefault="00184225" w:rsidP="00E837E0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межбюджетных трансфертов,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олучаемых из других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Федерации;</w:t>
      </w:r>
    </w:p>
    <w:p w:rsidR="00184225" w:rsidRDefault="00184225" w:rsidP="00286122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предварительные итоги социально-экономического развития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11053B">
        <w:rPr>
          <w:rFonts w:ascii="Times New Roman" w:hAnsi="Times New Roman" w:cs="Times New Roman"/>
          <w:sz w:val="28"/>
          <w:szCs w:val="28"/>
        </w:rPr>
        <w:t>за истекший период текущего финансового года и ожидаемые итоги социально-экономического развития Камского сельсовета за текущий финансовый год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064681" w:rsidRDefault="00184225" w:rsidP="00AD5DFA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реестр расходных обязательств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E837E0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ожидаемое исполнение консолидированного бюджета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184225" w:rsidRPr="00064681" w:rsidRDefault="00184225" w:rsidP="00E837E0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ланируемые </w:t>
      </w:r>
      <w:r w:rsidRPr="00064681">
        <w:rPr>
          <w:rFonts w:ascii="Times New Roman" w:hAnsi="Times New Roman" w:cs="Times New Roman"/>
          <w:sz w:val="28"/>
          <w:szCs w:val="28"/>
        </w:rPr>
        <w:t>объемы</w:t>
      </w:r>
      <w:r>
        <w:rPr>
          <w:rFonts w:ascii="Times New Roman" w:hAnsi="Times New Roman" w:cs="Times New Roman"/>
          <w:sz w:val="28"/>
          <w:szCs w:val="28"/>
        </w:rPr>
        <w:t>(изменение объемов) бюджетных ассигнований местного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>, распределенные главным распорядител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м бюджетных </w:t>
      </w:r>
      <w:r>
        <w:rPr>
          <w:rFonts w:ascii="Times New Roman" w:hAnsi="Times New Roman" w:cs="Times New Roman"/>
          <w:sz w:val="28"/>
          <w:szCs w:val="28"/>
        </w:rPr>
        <w:t>средств  по кодам классификации расходов бюджета и клас</w:t>
      </w:r>
      <w:r w:rsidRPr="00064681">
        <w:rPr>
          <w:rFonts w:ascii="Times New Roman" w:hAnsi="Times New Roman" w:cs="Times New Roman"/>
          <w:sz w:val="28"/>
          <w:szCs w:val="28"/>
        </w:rPr>
        <w:t>сификацией операций сектора государственного управления;</w:t>
      </w:r>
    </w:p>
    <w:p w:rsidR="00184225" w:rsidRPr="00064681" w:rsidRDefault="00184225" w:rsidP="00E837E0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11053B">
        <w:rPr>
          <w:rFonts w:ascii="Times New Roman" w:hAnsi="Times New Roman" w:cs="Times New Roman"/>
          <w:sz w:val="28"/>
          <w:szCs w:val="28"/>
        </w:rPr>
        <w:t>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DD3B91" w:rsidRDefault="00184225" w:rsidP="00E837E0">
      <w:pPr>
        <w:pStyle w:val="ConsPlusNormal"/>
        <w:numPr>
          <w:ilvl w:val="0"/>
          <w:numId w:val="11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сведе</w:t>
      </w:r>
      <w:r w:rsidRPr="00064681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законодательством Новосибирской области и принимаемыми в соответствии с ними нормативно-правовыми актами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сельсовета.</w:t>
      </w:r>
    </w:p>
    <w:p w:rsidR="00184225" w:rsidRDefault="00184225" w:rsidP="00E837E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D7747">
        <w:rPr>
          <w:rFonts w:ascii="Times New Roman" w:hAnsi="Times New Roman" w:cs="Times New Roman"/>
          <w:sz w:val="28"/>
          <w:szCs w:val="28"/>
        </w:rPr>
        <w:t xml:space="preserve">        3.</w:t>
      </w:r>
      <w:r>
        <w:rPr>
          <w:rFonts w:ascii="Times New Roman" w:hAnsi="Times New Roman" w:cs="Times New Roman"/>
          <w:sz w:val="28"/>
          <w:szCs w:val="28"/>
        </w:rPr>
        <w:t>В целях своевременного  и качественного составления проекта бюджета Камского сельсовета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финансовый орган имеет право получать необходимые сведения от органов местного самоуправления Камского сельсовета .</w:t>
      </w:r>
    </w:p>
    <w:p w:rsidR="00184225" w:rsidRPr="007D7747" w:rsidRDefault="00184225" w:rsidP="00E837E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7574DC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bCs/>
          <w:sz w:val="28"/>
          <w:szCs w:val="28"/>
        </w:rPr>
        <w:t>13.Прогнозирование доходов местного бюджета</w:t>
      </w:r>
    </w:p>
    <w:p w:rsidR="00184225" w:rsidRDefault="00184225" w:rsidP="007574D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Default="00184225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1. Доходы бюджета прогнозируются на основе прогноза социально-экономического развития</w:t>
      </w:r>
      <w:r w:rsidRPr="00A440CF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 в условиях действующего на день внесения проекта решения о бюджете в Совет депутатов Камского сельсовета законодательства о налогах и сборах и бюджетного законодательства Российской Федерации, а также законодательства Российской Федерации, законов субъектов Российской Федерации, законов Новосибирской области и муниципальных правовых актов представительного  органа</w:t>
      </w:r>
      <w:r w:rsidRPr="00A440CF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сельсовета, устанавливающих неналоговые доходы местного бюджета.</w:t>
      </w:r>
    </w:p>
    <w:p w:rsidR="00184225" w:rsidRDefault="00184225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2.</w:t>
      </w:r>
      <w:r w:rsidRPr="00064681">
        <w:rPr>
          <w:sz w:val="28"/>
          <w:szCs w:val="28"/>
        </w:rPr>
        <w:t xml:space="preserve"> </w:t>
      </w:r>
      <w:r>
        <w:rPr>
          <w:sz w:val="28"/>
          <w:szCs w:val="28"/>
        </w:rPr>
        <w:t>Нормативные правовые акты представительного органа</w:t>
      </w:r>
      <w:r w:rsidRPr="00A440CF">
        <w:rPr>
          <w:sz w:val="28"/>
          <w:szCs w:val="28"/>
        </w:rPr>
        <w:t xml:space="preserve"> </w:t>
      </w:r>
      <w:r>
        <w:rPr>
          <w:sz w:val="28"/>
          <w:szCs w:val="28"/>
        </w:rPr>
        <w:t>Камского сельсовета , предусматривающие внесение изменений в нормативные правовые акты представительного органа Камского сельсовета о налогах и сборах, принятые после дня внесения в Совет депутатов  проекта решения о местном бюджете на очередной финансовый год (очередной финансовый год и плановый период), приводящие к изменению доходов (расходов) местного бюджета, должны содержать положения о вступлении в силу указанных нормативных правовых актов представительного органа Камского сельсовета не ранее 1 января года, следующего за очередным финансовым годом.</w:t>
      </w:r>
    </w:p>
    <w:p w:rsidR="00184225" w:rsidRDefault="00184225" w:rsidP="00296AA1">
      <w:pPr>
        <w:autoSpaceDE w:val="0"/>
        <w:autoSpaceDN w:val="0"/>
        <w:adjustRightInd w:val="0"/>
        <w:ind w:firstLine="540"/>
        <w:jc w:val="both"/>
        <w:outlineLvl w:val="3"/>
        <w:rPr>
          <w:sz w:val="28"/>
          <w:szCs w:val="28"/>
        </w:rPr>
      </w:pPr>
    </w:p>
    <w:p w:rsidR="00184225" w:rsidRPr="00A440CF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14.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Ожидаемое исполнение бюджета </w:t>
      </w:r>
      <w:r w:rsidRPr="00A440CF">
        <w:rPr>
          <w:rFonts w:ascii="Times New Roman" w:hAnsi="Times New Roman" w:cs="Times New Roman"/>
          <w:b/>
          <w:bCs/>
          <w:sz w:val="28"/>
          <w:szCs w:val="28"/>
        </w:rPr>
        <w:t>Камского сельсовета</w:t>
      </w: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проводится по материалам отчетов об исполнении бюджета в текущем финансовом году и отражает:</w:t>
      </w: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1) доходы по </w:t>
      </w:r>
      <w:r>
        <w:rPr>
          <w:rFonts w:ascii="Times New Roman" w:hAnsi="Times New Roman" w:cs="Times New Roman"/>
          <w:sz w:val="28"/>
          <w:szCs w:val="28"/>
        </w:rPr>
        <w:t xml:space="preserve">группам  классификации </w:t>
      </w:r>
      <w:r w:rsidRPr="00064681">
        <w:rPr>
          <w:rFonts w:ascii="Times New Roman" w:hAnsi="Times New Roman" w:cs="Times New Roman"/>
          <w:sz w:val="28"/>
          <w:szCs w:val="28"/>
        </w:rPr>
        <w:t xml:space="preserve">доходов, </w:t>
      </w: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расходы по подразделам функциональной классификации расходов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 Планирование бюджетных ассигнований</w:t>
      </w:r>
    </w:p>
    <w:p w:rsidR="00184225" w:rsidRPr="00064681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Планирование бюджетных ассигнований осуществляется в порядке и в соответствии с методикой, устанавливаемой </w:t>
      </w:r>
      <w:r>
        <w:rPr>
          <w:rFonts w:ascii="Times New Roman" w:hAnsi="Times New Roman" w:cs="Times New Roman"/>
          <w:sz w:val="28"/>
          <w:szCs w:val="28"/>
        </w:rPr>
        <w:t>администрацией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Планирование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>на оказание  муниципальных услуг (выполнение работ) бюджетными и автономными учреждениями  осуществляется 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184225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Бюджетные ассигнования на осуществление бюджетных инвестиций в объекты капитального строительства </w:t>
      </w:r>
      <w:r w:rsidRPr="00264F78">
        <w:rPr>
          <w:rFonts w:ascii="Times New Roman" w:hAnsi="Times New Roman" w:cs="Times New Roman"/>
          <w:sz w:val="28"/>
          <w:szCs w:val="28"/>
        </w:rPr>
        <w:t>муниципальной собственности администрации Камского сельсовета утве</w:t>
      </w:r>
      <w:r>
        <w:rPr>
          <w:rFonts w:ascii="Times New Roman" w:hAnsi="Times New Roman" w:cs="Times New Roman"/>
          <w:sz w:val="28"/>
          <w:szCs w:val="28"/>
        </w:rPr>
        <w:t>рждаются в приложении к решению сессии о бюджете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5F2E19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4.Субсидии из бюджета поселения в виде имущественного взноса в некоммерческие  организации, учрежденные Камским сельсоветом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 являющиеся  муниципальными учреждениями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сельсовета, утверждаются решением о бюджете путем включения в решение текстовой статьи с указанием юридического лица, объема и цели выделенных бюджетных ассигнований.</w:t>
      </w:r>
    </w:p>
    <w:p w:rsidR="00184225" w:rsidRDefault="00184225" w:rsidP="005F2E19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16. </w:t>
      </w:r>
      <w:r w:rsidRPr="0011053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программы.</w:t>
      </w:r>
    </w:p>
    <w:p w:rsidR="00184225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Муниципальные программы  Камского сельсовета утверждаются администрацией Камского сельсовета.</w:t>
      </w: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Сроки реализации муниципальных программ Камского сельсовета  определяются администрацией Камского сельсовета в устанавливаемом  ей порядке.</w:t>
      </w: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Порядок принятия  решений о разработке муниципальных программ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 и формирования и реализации указанных программ устанавливается нормативными правовыми актами  администрации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Объем бюджетных ассигнований на финансовое обеспечение реализации муниципальных программ включается в проект Решения о бюджете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 соответствующей каждой целевой статье расходов бюджета в соответствии с утвердившим программу нормативным правовым актом администрации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Муниципальные программы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, предлагаемые к реализации начиная с очередного финансового года, а также изменения в ранее утвержденные муниципальные программы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подлежат утверждению в сроки, установленные администрацией</w:t>
      </w:r>
      <w:r w:rsidRPr="001615DC">
        <w:t xml:space="preserve"> </w:t>
      </w:r>
      <w:r w:rsidRPr="001615DC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.</w:t>
      </w:r>
    </w:p>
    <w:p w:rsidR="00184225" w:rsidRDefault="00184225" w:rsidP="0011053B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Муниципальные программы подлежат приведению в соответствие с Решением о бюджете </w:t>
      </w:r>
      <w:r w:rsidRPr="001615DC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не позднее двух месяцев со дня вступления его в силу.</w:t>
      </w:r>
    </w:p>
    <w:p w:rsidR="00184225" w:rsidRPr="0011053B" w:rsidRDefault="00184225" w:rsidP="0011053B">
      <w:pPr>
        <w:tabs>
          <w:tab w:val="left" w:pos="1095"/>
        </w:tabs>
        <w:jc w:val="both"/>
        <w:rPr>
          <w:b/>
          <w:bCs/>
          <w:sz w:val="28"/>
          <w:szCs w:val="28"/>
        </w:rPr>
      </w:pPr>
      <w:r w:rsidRPr="0011053B">
        <w:rPr>
          <w:sz w:val="28"/>
          <w:szCs w:val="28"/>
        </w:rPr>
        <w:t xml:space="preserve">    3. По каждой муниципальной программе Камского сельсовета ежегодно проводится оценка эффективности ее реализации. Порядок проведения  указанной оценки и ее критерии устанавливаются администрацией Камского сельсовета. По результатам указанной оценки администрацией Камского сельсовета может быть принято решение о необходимости прекращения или об изменении объема бюджетных ассигнований на финансовое обеспечение реализации муниципальной программы.»; </w:t>
      </w: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184225" w:rsidRPr="00D9610A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17.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Состав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бюджете</w:t>
      </w:r>
    </w:p>
    <w:p w:rsidR="00184225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 В проекте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должны </w:t>
      </w:r>
      <w:r>
        <w:rPr>
          <w:rFonts w:ascii="Times New Roman" w:hAnsi="Times New Roman" w:cs="Times New Roman"/>
          <w:sz w:val="28"/>
          <w:szCs w:val="28"/>
        </w:rPr>
        <w:t>содержаться  следующие показатели (при их наличии):</w:t>
      </w:r>
    </w:p>
    <w:p w:rsidR="00184225" w:rsidRDefault="00184225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бюджета, к которым относятся общий объем доходов бюджета, общий объем расходов бюджета, дефицит (профицит) бюджета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каждый год планового периода;</w:t>
      </w:r>
    </w:p>
    <w:p w:rsidR="00184225" w:rsidRDefault="00184225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2)объем безвозмездных поступлений, в том числе объем межбюджетных трансфертов, получаемых из других  бюджетов бюджетной системы РФ в очередном финансовом году и каждом году планового периода;</w:t>
      </w:r>
    </w:p>
    <w:p w:rsidR="00184225" w:rsidRDefault="00184225" w:rsidP="002B4C7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184225" w:rsidRDefault="00184225" w:rsidP="002B4C70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2B4C70"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общий объем условно утверждаемых (утвержденных) расходов </w:t>
      </w:r>
      <w:r>
        <w:rPr>
          <w:rFonts w:ascii="Times New Roman" w:hAnsi="Times New Roman" w:cs="Times New Roman"/>
          <w:sz w:val="28"/>
          <w:szCs w:val="28"/>
        </w:rPr>
        <w:t xml:space="preserve">на первый </w:t>
      </w:r>
    </w:p>
    <w:p w:rsidR="00184225" w:rsidRDefault="00184225" w:rsidP="002B4C7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второй годы планового периода;</w:t>
      </w:r>
    </w:p>
    <w:p w:rsidR="00184225" w:rsidRDefault="00184225" w:rsidP="00147CA8">
      <w:pPr>
        <w:pStyle w:val="ConsPlusNormal"/>
        <w:numPr>
          <w:ilvl w:val="0"/>
          <w:numId w:val="38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межбюджетных трансфертов, предоставляемых из бюджета</w:t>
      </w:r>
    </w:p>
    <w:p w:rsidR="00184225" w:rsidRDefault="00184225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другим бюджетам бюджетной системы Российской Федерации  в очередном финансовом году и каждом году планового  периода, в том числе с распределением по формам межбюджетных трансфертов;</w:t>
      </w:r>
    </w:p>
    <w:p w:rsidR="00184225" w:rsidRDefault="00184225" w:rsidP="00147CA8">
      <w:pPr>
        <w:pStyle w:val="ConsPlusNormal"/>
        <w:numPr>
          <w:ilvl w:val="0"/>
          <w:numId w:val="38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A5C13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9A5C13">
        <w:rPr>
          <w:rFonts w:ascii="Times New Roman" w:hAnsi="Times New Roman" w:cs="Times New Roman"/>
          <w:sz w:val="28"/>
          <w:szCs w:val="28"/>
        </w:rPr>
        <w:t xml:space="preserve">ного внутреннего долга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</w:p>
    <w:p w:rsidR="00184225" w:rsidRDefault="00184225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9A5C13">
        <w:rPr>
          <w:rFonts w:ascii="Times New Roman" w:hAnsi="Times New Roman" w:cs="Times New Roman"/>
          <w:sz w:val="28"/>
          <w:szCs w:val="28"/>
        </w:rPr>
        <w:t xml:space="preserve"> (при наличии такового)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</w:t>
      </w:r>
      <w:r w:rsidRPr="00A44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</w:p>
    <w:p w:rsidR="00184225" w:rsidRDefault="00184225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7)предельный объем муниципального долга Камского сельсовета</w:t>
      </w:r>
    </w:p>
    <w:p w:rsidR="00184225" w:rsidRDefault="00184225" w:rsidP="002373C0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периода;</w:t>
      </w:r>
    </w:p>
    <w:p w:rsidR="00184225" w:rsidRPr="00064681" w:rsidRDefault="00184225" w:rsidP="002114D4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64681">
        <w:rPr>
          <w:rFonts w:ascii="Times New Roman" w:hAnsi="Times New Roman" w:cs="Times New Roman"/>
          <w:sz w:val="28"/>
          <w:szCs w:val="28"/>
        </w:rPr>
        <w:t xml:space="preserve">2. В </w:t>
      </w:r>
      <w:r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064681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закона о бюджете </w:t>
      </w:r>
      <w:r>
        <w:rPr>
          <w:rFonts w:ascii="Times New Roman" w:hAnsi="Times New Roman" w:cs="Times New Roman"/>
          <w:sz w:val="28"/>
          <w:szCs w:val="28"/>
        </w:rPr>
        <w:t xml:space="preserve">включаются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следующие п</w:t>
      </w:r>
      <w:r>
        <w:rPr>
          <w:rFonts w:ascii="Times New Roman" w:hAnsi="Times New Roman" w:cs="Times New Roman"/>
          <w:sz w:val="28"/>
          <w:szCs w:val="28"/>
        </w:rPr>
        <w:t>риложения</w:t>
      </w:r>
      <w:r w:rsidRPr="00064681">
        <w:rPr>
          <w:rFonts w:ascii="Times New Roman" w:hAnsi="Times New Roman" w:cs="Times New Roman"/>
          <w:sz w:val="28"/>
          <w:szCs w:val="28"/>
        </w:rPr>
        <w:t>:</w:t>
      </w:r>
    </w:p>
    <w:p w:rsidR="00184225" w:rsidRPr="00064681" w:rsidRDefault="00184225" w:rsidP="002D4EE7">
      <w:pPr>
        <w:pStyle w:val="ConsPlusNormal"/>
        <w:numPr>
          <w:ilvl w:val="0"/>
          <w:numId w:val="13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608A5">
        <w:rPr>
          <w:rFonts w:ascii="Times New Roman" w:hAnsi="Times New Roman" w:cs="Times New Roman"/>
          <w:sz w:val="28"/>
          <w:szCs w:val="28"/>
        </w:rPr>
        <w:t>приложение 1 «</w:t>
      </w:r>
      <w:r>
        <w:rPr>
          <w:rFonts w:ascii="Times New Roman" w:hAnsi="Times New Roman" w:cs="Times New Roman"/>
          <w:sz w:val="28"/>
          <w:szCs w:val="28"/>
        </w:rPr>
        <w:t>Перечень г</w:t>
      </w:r>
      <w:r w:rsidRPr="002608A5">
        <w:rPr>
          <w:rFonts w:ascii="Times New Roman" w:hAnsi="Times New Roman" w:cs="Times New Roman"/>
          <w:sz w:val="28"/>
          <w:szCs w:val="28"/>
        </w:rPr>
        <w:t>лавны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6468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доходов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64681">
        <w:rPr>
          <w:rFonts w:ascii="Times New Roman" w:hAnsi="Times New Roman" w:cs="Times New Roman"/>
          <w:sz w:val="28"/>
          <w:szCs w:val="28"/>
        </w:rPr>
        <w:t>ого бюджета»;</w:t>
      </w:r>
      <w:r w:rsidRPr="00EC0823">
        <w:t xml:space="preserve"> </w:t>
      </w:r>
    </w:p>
    <w:p w:rsidR="00184225" w:rsidRPr="00EC0823" w:rsidRDefault="00184225" w:rsidP="002D4EE7">
      <w:pPr>
        <w:pStyle w:val="ConsPlusNormal"/>
        <w:numPr>
          <w:ilvl w:val="0"/>
          <w:numId w:val="13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Pr="00EC0823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 бюджетной системы Российской Федерации по доходам местного бюджета администрации Камского сельсовета, по которым данные нормативы неустановленны бюджетным законодательством Российской Федерации»;</w:t>
      </w:r>
    </w:p>
    <w:p w:rsidR="00184225" w:rsidRDefault="00184225" w:rsidP="002D4EE7">
      <w:pPr>
        <w:pStyle w:val="ConsPlusNormal"/>
        <w:numPr>
          <w:ilvl w:val="0"/>
          <w:numId w:val="13"/>
        </w:numPr>
        <w:tabs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663159">
        <w:rPr>
          <w:rFonts w:ascii="Times New Roman" w:hAnsi="Times New Roman" w:cs="Times New Roman"/>
          <w:sz w:val="28"/>
          <w:szCs w:val="28"/>
        </w:rPr>
        <w:t xml:space="preserve"> </w:t>
      </w:r>
      <w:r w:rsidRPr="00EC0823">
        <w:rPr>
          <w:rFonts w:ascii="Times New Roman" w:hAnsi="Times New Roman" w:cs="Times New Roman"/>
          <w:sz w:val="28"/>
          <w:szCs w:val="28"/>
        </w:rPr>
        <w:t>«доходы   формируются  за счет региональных налогов  и сборов, налогов предусмотренных специальными налоговыми режимами, в соответствии с нормативами, установленными Бюджетным кодексом Российской Федерации, неналоговых доходов, а также за счет безвозмездных перечислений»</w:t>
      </w:r>
    </w:p>
    <w:p w:rsidR="00184225" w:rsidRPr="00893067" w:rsidRDefault="00184225" w:rsidP="00893067">
      <w:pPr>
        <w:tabs>
          <w:tab w:val="left" w:pos="1095"/>
        </w:tabs>
        <w:jc w:val="both"/>
        <w:rPr>
          <w:sz w:val="28"/>
          <w:szCs w:val="28"/>
        </w:rPr>
      </w:pPr>
      <w:r>
        <w:t xml:space="preserve">          </w:t>
      </w:r>
      <w:r w:rsidRPr="00893067">
        <w:rPr>
          <w:sz w:val="28"/>
          <w:szCs w:val="28"/>
        </w:rPr>
        <w:t>4)</w:t>
      </w:r>
      <w:r w:rsidRPr="00264F78">
        <w:rPr>
          <w:sz w:val="28"/>
          <w:szCs w:val="28"/>
        </w:rPr>
        <w:t xml:space="preserve"> </w:t>
      </w:r>
      <w:r w:rsidRPr="00064681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663159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в ведомственной структуре расходов администрации Камского сельсовета</w:t>
      </w:r>
      <w:r w:rsidRPr="00893067">
        <w:rPr>
          <w:sz w:val="28"/>
          <w:szCs w:val="28"/>
        </w:rPr>
        <w:t>»</w:t>
      </w:r>
      <w:r w:rsidRPr="001671E3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34821">
        <w:rPr>
          <w:sz w:val="28"/>
          <w:szCs w:val="28"/>
        </w:rPr>
        <w:t>от 30.09.2014г. №3</w:t>
      </w:r>
      <w:r>
        <w:rPr>
          <w:b/>
          <w:bCs/>
          <w:sz w:val="28"/>
          <w:szCs w:val="28"/>
        </w:rPr>
        <w:t>)</w:t>
      </w:r>
    </w:p>
    <w:p w:rsidR="00184225" w:rsidRPr="00FB073D" w:rsidRDefault="00184225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5)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663159">
        <w:rPr>
          <w:rFonts w:ascii="Times New Roman" w:hAnsi="Times New Roman" w:cs="Times New Roman"/>
          <w:sz w:val="28"/>
          <w:szCs w:val="28"/>
        </w:rPr>
        <w:t>«</w:t>
      </w:r>
      <w:r w:rsidRPr="00FB073D">
        <w:rPr>
          <w:rFonts w:ascii="Times New Roman" w:hAnsi="Times New Roman" w:cs="Times New Roman"/>
          <w:sz w:val="28"/>
          <w:szCs w:val="28"/>
        </w:rPr>
        <w:t>перечень главных администраторов  источников финансирования  д</w:t>
      </w:r>
      <w:r>
        <w:rPr>
          <w:rFonts w:ascii="Times New Roman" w:hAnsi="Times New Roman" w:cs="Times New Roman"/>
          <w:sz w:val="28"/>
          <w:szCs w:val="28"/>
        </w:rPr>
        <w:t>ефицита местного  бюджета»</w:t>
      </w:r>
    </w:p>
    <w:p w:rsidR="00184225" w:rsidRPr="00FB073D" w:rsidRDefault="00184225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6)</w:t>
      </w:r>
      <w:r w:rsidRPr="00893067">
        <w:rPr>
          <w:rFonts w:ascii="Times New Roman" w:hAnsi="Times New Roman" w:cs="Times New Roman"/>
          <w:sz w:val="28"/>
          <w:szCs w:val="28"/>
        </w:rPr>
        <w:t>при</w:t>
      </w:r>
      <w:r w:rsidRPr="00064681">
        <w:rPr>
          <w:rFonts w:ascii="Times New Roman" w:hAnsi="Times New Roman" w:cs="Times New Roman"/>
          <w:sz w:val="28"/>
          <w:szCs w:val="28"/>
        </w:rPr>
        <w:t xml:space="preserve">ложение </w:t>
      </w:r>
      <w:r w:rsidRPr="00FB073D">
        <w:rPr>
          <w:rFonts w:ascii="Times New Roman" w:hAnsi="Times New Roman" w:cs="Times New Roman"/>
          <w:sz w:val="28"/>
          <w:szCs w:val="28"/>
        </w:rPr>
        <w:t>6 «</w:t>
      </w:r>
      <w:r w:rsidRPr="00F977E3">
        <w:rPr>
          <w:rFonts w:ascii="Times New Roman CYR" w:hAnsi="Times New Roman CYR" w:cs="Times New Roman CYR"/>
          <w:sz w:val="28"/>
          <w:szCs w:val="28"/>
        </w:rPr>
        <w:t>перечень  публичных нормативных обязательств, подлежащих исполнению за счет средств местного бюджета</w:t>
      </w:r>
      <w:r>
        <w:rPr>
          <w:rFonts w:ascii="Times New Roman CYR" w:hAnsi="Times New Roman CYR" w:cs="Times New Roman CYR"/>
        </w:rPr>
        <w:t xml:space="preserve">  </w:t>
      </w:r>
      <w:r w:rsidRPr="00FB073D">
        <w:rPr>
          <w:rFonts w:ascii="Times New Roman" w:hAnsi="Times New Roman" w:cs="Times New Roman"/>
          <w:sz w:val="28"/>
          <w:szCs w:val="28"/>
        </w:rPr>
        <w:t>»;</w:t>
      </w:r>
    </w:p>
    <w:p w:rsidR="00184225" w:rsidRPr="00893067" w:rsidRDefault="00184225" w:rsidP="00893067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7) </w:t>
      </w:r>
      <w:r w:rsidRPr="00893067">
        <w:rPr>
          <w:rFonts w:ascii="Times New Roman" w:hAnsi="Times New Roman" w:cs="Times New Roman"/>
          <w:sz w:val="28"/>
          <w:szCs w:val="28"/>
        </w:rPr>
        <w:t>при</w:t>
      </w:r>
      <w:r w:rsidRPr="00064681">
        <w:rPr>
          <w:rFonts w:ascii="Times New Roman" w:hAnsi="Times New Roman" w:cs="Times New Roman"/>
          <w:sz w:val="28"/>
          <w:szCs w:val="28"/>
        </w:rPr>
        <w:t xml:space="preserve">ложение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93067">
        <w:rPr>
          <w:rFonts w:ascii="Times New Roman" w:hAnsi="Times New Roman" w:cs="Times New Roman"/>
          <w:sz w:val="28"/>
          <w:szCs w:val="28"/>
        </w:rPr>
        <w:t>Распределение межбюджетных трансфертов, получаемых из других бюджетов бюджетной системы Российской Федерации ;</w:t>
      </w:r>
    </w:p>
    <w:p w:rsidR="00184225" w:rsidRPr="00FB073D" w:rsidRDefault="00184225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8)п</w:t>
      </w:r>
      <w:r w:rsidRPr="0075780F">
        <w:rPr>
          <w:rFonts w:ascii="Times New Roman" w:hAnsi="Times New Roman" w:cs="Times New Roman"/>
          <w:sz w:val="28"/>
          <w:szCs w:val="28"/>
        </w:rPr>
        <w:t>риложение 8 «</w:t>
      </w:r>
      <w:r w:rsidRPr="00FB073D">
        <w:rPr>
          <w:rFonts w:ascii="Times New Roman" w:hAnsi="Times New Roman" w:cs="Times New Roman"/>
          <w:sz w:val="28"/>
          <w:szCs w:val="28"/>
        </w:rPr>
        <w:t>Положение об условиях и порядке предоставления бюджетных кредитов»;</w:t>
      </w:r>
    </w:p>
    <w:p w:rsidR="00184225" w:rsidRDefault="00184225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9)приложение 9</w:t>
      </w:r>
      <w:r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Pr="00FB073D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  <w:r w:rsidRPr="0075780F">
        <w:rPr>
          <w:rFonts w:ascii="Times New Roman" w:hAnsi="Times New Roman" w:cs="Times New Roman"/>
          <w:sz w:val="28"/>
          <w:szCs w:val="28"/>
        </w:rPr>
        <w:t>»</w:t>
      </w:r>
      <w:r w:rsidRPr="0006468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84225" w:rsidRDefault="00184225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Pr="00FB073D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073D">
        <w:rPr>
          <w:rFonts w:ascii="Times New Roman" w:hAnsi="Times New Roman" w:cs="Times New Roman"/>
          <w:sz w:val="28"/>
          <w:szCs w:val="28"/>
        </w:rPr>
        <w:t xml:space="preserve"> муниципальных гарантий</w:t>
      </w:r>
      <w:r w:rsidRPr="00064681">
        <w:rPr>
          <w:rFonts w:ascii="Times New Roman" w:hAnsi="Times New Roman" w:cs="Times New Roman"/>
          <w:sz w:val="28"/>
          <w:szCs w:val="28"/>
        </w:rPr>
        <w:t>»;</w:t>
      </w:r>
    </w:p>
    <w:p w:rsidR="00184225" w:rsidRDefault="00184225" w:rsidP="00893067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064681">
        <w:rPr>
          <w:rFonts w:ascii="Times New Roman" w:hAnsi="Times New Roman" w:cs="Times New Roman"/>
          <w:sz w:val="28"/>
          <w:szCs w:val="28"/>
        </w:rPr>
        <w:t xml:space="preserve"> «</w:t>
      </w:r>
      <w:r w:rsidRPr="00FB073D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B073D">
        <w:rPr>
          <w:rFonts w:ascii="Times New Roman" w:hAnsi="Times New Roman" w:cs="Times New Roman"/>
          <w:sz w:val="28"/>
          <w:szCs w:val="28"/>
        </w:rPr>
        <w:t xml:space="preserve"> муниципальных заимствований»</w:t>
      </w:r>
    </w:p>
    <w:p w:rsidR="00184225" w:rsidRPr="003F5751" w:rsidRDefault="00184225" w:rsidP="003F5751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5751">
        <w:rPr>
          <w:rFonts w:ascii="Times New Roman" w:hAnsi="Times New Roman" w:cs="Times New Roman"/>
          <w:sz w:val="28"/>
          <w:szCs w:val="28"/>
        </w:rPr>
        <w:t xml:space="preserve">12) </w:t>
      </w:r>
      <w:r>
        <w:rPr>
          <w:rFonts w:ascii="Times New Roman" w:hAnsi="Times New Roman" w:cs="Times New Roman"/>
          <w:sz w:val="28"/>
          <w:szCs w:val="28"/>
        </w:rPr>
        <w:t>приложение 12 «п</w:t>
      </w:r>
      <w:r w:rsidRPr="003F5751">
        <w:rPr>
          <w:rFonts w:ascii="Times New Roman" w:hAnsi="Times New Roman" w:cs="Times New Roman"/>
          <w:sz w:val="28"/>
          <w:szCs w:val="28"/>
        </w:rPr>
        <w:t>еречень муниципальных программ Камского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84225" w:rsidRPr="00064681" w:rsidRDefault="00184225" w:rsidP="002D4E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В состав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могут быть включены иные </w:t>
      </w:r>
      <w:r>
        <w:rPr>
          <w:rFonts w:ascii="Times New Roman" w:hAnsi="Times New Roman" w:cs="Times New Roman"/>
          <w:sz w:val="28"/>
          <w:szCs w:val="28"/>
        </w:rPr>
        <w:t xml:space="preserve">текстовые статьи и </w:t>
      </w:r>
      <w:r w:rsidRPr="00064681">
        <w:rPr>
          <w:rFonts w:ascii="Times New Roman" w:hAnsi="Times New Roman" w:cs="Times New Roman"/>
          <w:sz w:val="28"/>
          <w:szCs w:val="28"/>
        </w:rPr>
        <w:t>приложения.</w:t>
      </w:r>
    </w:p>
    <w:p w:rsidR="00184225" w:rsidRPr="003F5751" w:rsidRDefault="00184225" w:rsidP="003F5751">
      <w:pPr>
        <w:tabs>
          <w:tab w:val="left" w:pos="1095"/>
        </w:tabs>
        <w:jc w:val="center"/>
        <w:rPr>
          <w:b/>
          <w:bCs/>
          <w:sz w:val="28"/>
          <w:szCs w:val="28"/>
        </w:rPr>
      </w:pPr>
      <w:r w:rsidRPr="003F5751">
        <w:rPr>
          <w:b/>
          <w:bCs/>
          <w:sz w:val="28"/>
          <w:szCs w:val="28"/>
        </w:rPr>
        <w:t>Статья 17.1.Муниципальный дорожный фонд.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Муниципальный дорожный фонд создается  решением сессии Совета депутатов </w:t>
      </w:r>
      <w:r w:rsidRPr="0098271E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(за исключением Решения о местном бюджете).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Объем бюджетных ассигнований муниципального дорожного фонда утверждается решением  о местном бюджете на очередной финансовый год и плановый период  в размере не менее  прогнозируемого объема доходов бюджета муниципального образования, установленных Решением Совета депутатов</w:t>
      </w:r>
      <w:r w:rsidRPr="0098271E">
        <w:t xml:space="preserve"> </w:t>
      </w:r>
      <w:r w:rsidRPr="0098271E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>, указанным в пункте 1, от: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иных поступлений в местный бюджет, утвержденных решением Совета депутатов Камского сельсовета, предусматривающим создание муниципального дорожного фонда.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Порядок формирования и использования бюджетных ассигнований муниципального дорожного фонда устанавливается решением Совета депутатов Камского сельсовета.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Бюджетные ассигнования муниципального дорожного фонда, не использованные в текущем финансовом году, направляются на увеличение бюджетных ассигнований муниципального дорожного фонда в очередном финансовом году.».</w:t>
      </w:r>
    </w:p>
    <w:p w:rsidR="00184225" w:rsidRPr="0011053B" w:rsidRDefault="00184225" w:rsidP="00D04F84">
      <w:pPr>
        <w:tabs>
          <w:tab w:val="left" w:pos="109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Pr="00284632" w:rsidRDefault="00184225" w:rsidP="00A53BB1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84632">
        <w:rPr>
          <w:rFonts w:ascii="Times New Roman" w:hAnsi="Times New Roman" w:cs="Times New Roman"/>
          <w:b w:val="0"/>
          <w:bCs w:val="0"/>
          <w:sz w:val="28"/>
          <w:szCs w:val="28"/>
        </w:rPr>
        <w:t>Глава 4. РАССМОТРЕНИЕ ПРОЕКТА РЕШЕНИЯ О БЮДЖЕТЕ И УТВЕРЖДЕНИЕ РЕШЕНИЯ О БЮДЖЕТЕ 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АМСКОГО СЕЛЬСОВЕТА</w:t>
      </w:r>
    </w:p>
    <w:p w:rsidR="00184225" w:rsidRPr="00064681" w:rsidRDefault="00184225" w:rsidP="00A53BB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742FB1" w:rsidRDefault="00184225" w:rsidP="00141082">
      <w:pPr>
        <w:rPr>
          <w:b/>
          <w:bCs/>
          <w:sz w:val="28"/>
          <w:szCs w:val="28"/>
        </w:rPr>
      </w:pPr>
      <w:r w:rsidRPr="00064681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18</w:t>
      </w:r>
      <w:r w:rsidRPr="00064681">
        <w:rPr>
          <w:b/>
          <w:bCs/>
          <w:sz w:val="28"/>
          <w:szCs w:val="28"/>
        </w:rPr>
        <w:t>. </w:t>
      </w:r>
      <w:r>
        <w:rPr>
          <w:b/>
          <w:bCs/>
          <w:sz w:val="28"/>
          <w:szCs w:val="28"/>
        </w:rPr>
        <w:t>Внесение проекта решения о бюджете</w:t>
      </w:r>
      <w:r w:rsidRPr="00720CBE">
        <w:rPr>
          <w:sz w:val="28"/>
          <w:szCs w:val="28"/>
        </w:rPr>
        <w:t xml:space="preserve"> </w:t>
      </w:r>
      <w:r w:rsidRPr="00720CBE">
        <w:rPr>
          <w:b/>
          <w:bCs/>
          <w:sz w:val="28"/>
          <w:szCs w:val="28"/>
        </w:rPr>
        <w:t>Камского сельсовета</w:t>
      </w:r>
      <w:r>
        <w:rPr>
          <w:b/>
          <w:bCs/>
          <w:sz w:val="28"/>
          <w:szCs w:val="28"/>
        </w:rPr>
        <w:t xml:space="preserve"> на рассмотрение в Совет депутатов</w:t>
      </w:r>
      <w:r w:rsidRPr="00720CBE">
        <w:rPr>
          <w:sz w:val="28"/>
          <w:szCs w:val="28"/>
        </w:rPr>
        <w:t xml:space="preserve"> </w:t>
      </w:r>
      <w:r w:rsidRPr="00720CBE">
        <w:rPr>
          <w:b/>
          <w:bCs/>
          <w:sz w:val="28"/>
          <w:szCs w:val="28"/>
        </w:rPr>
        <w:t>Камского сельсовета</w:t>
      </w:r>
      <w:r w:rsidRPr="00742FB1">
        <w:rPr>
          <w:b/>
          <w:bCs/>
          <w:sz w:val="28"/>
          <w:szCs w:val="28"/>
        </w:rPr>
        <w:t>.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Pr="00064681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Pr="00720C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вносит на рассмотрение Совета депутатов </w:t>
      </w:r>
      <w:r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не позднее </w:t>
      </w:r>
      <w:r>
        <w:rPr>
          <w:rFonts w:ascii="Times New Roman" w:hAnsi="Times New Roman" w:cs="Times New Roman"/>
          <w:sz w:val="28"/>
          <w:szCs w:val="28"/>
        </w:rPr>
        <w:t>15 ноября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текущего года в составе и с документами и материалами, установленными в </w:t>
      </w:r>
      <w:r>
        <w:rPr>
          <w:rFonts w:ascii="Times New Roman" w:hAnsi="Times New Roman" w:cs="Times New Roman"/>
          <w:sz w:val="28"/>
          <w:szCs w:val="28"/>
        </w:rPr>
        <w:t>данном нормативном акте.</w:t>
      </w:r>
    </w:p>
    <w:p w:rsidR="00184225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Проект о бюджете считается внесенным в срок, если он доставлен в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 24 часов </w:t>
      </w:r>
      <w:r>
        <w:rPr>
          <w:rFonts w:ascii="Times New Roman" w:hAnsi="Times New Roman" w:cs="Times New Roman"/>
          <w:sz w:val="28"/>
          <w:szCs w:val="28"/>
        </w:rPr>
        <w:t>15 ноября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184225" w:rsidRPr="00064681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3.Одновременно с проектом  решения о бюджете  должны быть представлены следующие документы и материалы:</w:t>
      </w:r>
    </w:p>
    <w:p w:rsidR="00184225" w:rsidRDefault="00184225" w:rsidP="00F94E37">
      <w:pPr>
        <w:pStyle w:val="10"/>
        <w:widowControl w:val="0"/>
        <w:numPr>
          <w:ilvl w:val="0"/>
          <w:numId w:val="14"/>
        </w:numPr>
        <w:tabs>
          <w:tab w:val="clear" w:pos="1461"/>
          <w:tab w:val="num" w:pos="0"/>
          <w:tab w:val="left" w:pos="1083"/>
        </w:tabs>
        <w:ind w:left="0" w:right="0" w:firstLine="684"/>
      </w:pPr>
      <w:r>
        <w:t xml:space="preserve">проект </w:t>
      </w:r>
      <w:r w:rsidRPr="00F74855">
        <w:t>план</w:t>
      </w:r>
      <w:r>
        <w:t>а</w:t>
      </w:r>
      <w:r w:rsidRPr="00F74855">
        <w:t xml:space="preserve"> социально-экономического развития</w:t>
      </w:r>
      <w:r w:rsidRPr="00720CBE">
        <w:t xml:space="preserve"> </w:t>
      </w:r>
      <w:r>
        <w:t>Камского сельсовета</w:t>
      </w:r>
      <w:r w:rsidRPr="00F74855">
        <w:t xml:space="preserve"> </w:t>
      </w:r>
      <w:r>
        <w:t xml:space="preserve">на очередной финансовый год и плановый период, </w:t>
      </w:r>
      <w:r w:rsidRPr="00F74855">
        <w:t xml:space="preserve">включающий предварительные итоги социально-экономического развития </w:t>
      </w:r>
      <w:r>
        <w:t>Камского сельсовета</w:t>
      </w:r>
      <w:r w:rsidRPr="00F74855">
        <w:t xml:space="preserve"> за истекший период текущего финансового года, ожидаемые итоги социально-экономического развития </w:t>
      </w:r>
      <w:r>
        <w:t>Камского сельсовета</w:t>
      </w:r>
      <w:r w:rsidRPr="00F74855">
        <w:t xml:space="preserve"> за текущий финансовый год ;</w:t>
      </w:r>
    </w:p>
    <w:p w:rsidR="00184225" w:rsidRDefault="00184225" w:rsidP="003F575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1.1.) прогноз социально-экономического развития </w:t>
      </w:r>
      <w:r w:rsidRPr="00C508A8">
        <w:rPr>
          <w:sz w:val="28"/>
          <w:szCs w:val="28"/>
        </w:rPr>
        <w:t>Камского сельсовета</w:t>
      </w:r>
      <w:r>
        <w:rPr>
          <w:sz w:val="28"/>
          <w:szCs w:val="28"/>
        </w:rPr>
        <w:t xml:space="preserve"> на очередной финансовый год и плановый период»;</w:t>
      </w:r>
    </w:p>
    <w:p w:rsidR="00184225" w:rsidRPr="000F6E3F" w:rsidRDefault="00184225" w:rsidP="00F94E37">
      <w:pPr>
        <w:pStyle w:val="ConsPlusNormal"/>
        <w:numPr>
          <w:ilvl w:val="0"/>
          <w:numId w:val="14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274584">
        <w:rPr>
          <w:rFonts w:ascii="Times New Roman" w:hAnsi="Times New Roman" w:cs="Times New Roman"/>
          <w:i/>
          <w:iCs/>
          <w:sz w:val="28"/>
          <w:szCs w:val="28"/>
        </w:rPr>
        <w:t>основные направления  бюджетной политики и основные направления налоговой политики</w:t>
      </w:r>
      <w:r w:rsidRPr="0078787F">
        <w:rPr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0F6E3F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F6E3F">
        <w:rPr>
          <w:rFonts w:ascii="Times New Roman" w:hAnsi="Times New Roman" w:cs="Times New Roman"/>
          <w:sz w:val="28"/>
          <w:szCs w:val="28"/>
        </w:rPr>
        <w:t>а очередной финансовый год и плановый период ;</w:t>
      </w:r>
    </w:p>
    <w:p w:rsidR="00184225" w:rsidRPr="00064681" w:rsidRDefault="00184225" w:rsidP="00720F23">
      <w:pPr>
        <w:pStyle w:val="ConsPlusNormal"/>
        <w:numPr>
          <w:ilvl w:val="0"/>
          <w:numId w:val="14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период;</w:t>
      </w:r>
    </w:p>
    <w:p w:rsidR="00184225" w:rsidRDefault="00184225" w:rsidP="00F94E37">
      <w:pPr>
        <w:pStyle w:val="ConsPlusNormal"/>
        <w:numPr>
          <w:ilvl w:val="0"/>
          <w:numId w:val="14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расчеты по статьям классификации доходов</w:t>
      </w:r>
      <w:r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за исключением безвозмездных поступлений из </w:t>
      </w:r>
      <w:r w:rsidRPr="00707DE6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3F5751" w:rsidRDefault="00184225" w:rsidP="00F94E37">
      <w:pPr>
        <w:pStyle w:val="ConsPlusNormal"/>
        <w:numPr>
          <w:ilvl w:val="0"/>
          <w:numId w:val="14"/>
        </w:numPr>
        <w:tabs>
          <w:tab w:val="clear" w:pos="1461"/>
          <w:tab w:val="num" w:pos="0"/>
          <w:tab w:val="left" w:pos="1083"/>
        </w:tabs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 w:rsidRPr="003F5751">
        <w:rPr>
          <w:rFonts w:ascii="Times New Roman" w:hAnsi="Times New Roman" w:cs="Times New Roman"/>
          <w:sz w:val="28"/>
          <w:szCs w:val="28"/>
        </w:rPr>
        <w:t>обоснования бюджетных ассигнований главного распорядителя бюджетных средств по разделам, целевым статьям (группам и подгруппам) видов расходов классификации расходов местного бюджета на очередной финансовый год и плановый период;</w:t>
      </w:r>
    </w:p>
    <w:p w:rsidR="00184225" w:rsidRDefault="00184225" w:rsidP="0028463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6)</w:t>
      </w:r>
      <w:r w:rsidRPr="001C305A">
        <w:rPr>
          <w:sz w:val="28"/>
          <w:szCs w:val="28"/>
        </w:rPr>
        <w:t>расчеты по публичным нормати</w:t>
      </w:r>
      <w:r>
        <w:rPr>
          <w:sz w:val="28"/>
          <w:szCs w:val="28"/>
        </w:rPr>
        <w:t>вным обязательствам, подлежащим</w:t>
      </w:r>
    </w:p>
    <w:p w:rsidR="00184225" w:rsidRPr="00720F23" w:rsidRDefault="00184225" w:rsidP="00720F2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20F23">
        <w:rPr>
          <w:sz w:val="28"/>
          <w:szCs w:val="28"/>
        </w:rPr>
        <w:t>исполнению за счет средств местного бюджета;</w:t>
      </w:r>
    </w:p>
    <w:p w:rsidR="00184225" w:rsidRDefault="00184225" w:rsidP="00284632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7)методики (проекты методик) и расчеты распределения межбюджетных</w:t>
      </w:r>
    </w:p>
    <w:p w:rsidR="00184225" w:rsidRDefault="00184225" w:rsidP="00284632">
      <w:pPr>
        <w:pStyle w:val="ConsPlusNormal"/>
        <w:tabs>
          <w:tab w:val="left" w:pos="108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трансфертов местным бюджетам;</w:t>
      </w:r>
    </w:p>
    <w:p w:rsidR="00184225" w:rsidRPr="00064681" w:rsidRDefault="00184225" w:rsidP="00D04F84">
      <w:pPr>
        <w:widowControl w:val="0"/>
        <w:tabs>
          <w:tab w:val="left" w:pos="1083"/>
        </w:tabs>
        <w:autoSpaceDE w:val="0"/>
        <w:autoSpaceDN w:val="0"/>
        <w:adjustRightInd w:val="0"/>
        <w:ind w:left="684"/>
        <w:jc w:val="both"/>
        <w:rPr>
          <w:sz w:val="28"/>
          <w:szCs w:val="28"/>
        </w:rPr>
      </w:pPr>
      <w:r>
        <w:rPr>
          <w:sz w:val="28"/>
          <w:szCs w:val="28"/>
        </w:rPr>
        <w:t>8)</w:t>
      </w:r>
      <w:r w:rsidRPr="00064681">
        <w:rPr>
          <w:sz w:val="28"/>
          <w:szCs w:val="28"/>
        </w:rPr>
        <w:t xml:space="preserve">оценка ожидаемого исполнения бюджета </w:t>
      </w:r>
      <w:r>
        <w:rPr>
          <w:sz w:val="28"/>
          <w:szCs w:val="28"/>
        </w:rPr>
        <w:t xml:space="preserve">Камского сельсовета </w:t>
      </w:r>
      <w:r w:rsidRPr="00064681">
        <w:rPr>
          <w:sz w:val="28"/>
          <w:szCs w:val="28"/>
        </w:rPr>
        <w:t>за те</w:t>
      </w:r>
      <w:r>
        <w:rPr>
          <w:sz w:val="28"/>
          <w:szCs w:val="28"/>
        </w:rPr>
        <w:t>ку</w:t>
      </w:r>
      <w:r w:rsidRPr="00064681">
        <w:rPr>
          <w:sz w:val="28"/>
          <w:szCs w:val="28"/>
        </w:rPr>
        <w:t>щий год;</w:t>
      </w:r>
    </w:p>
    <w:p w:rsidR="00184225" w:rsidRPr="00D04F84" w:rsidRDefault="00184225" w:rsidP="00D04F84">
      <w:pPr>
        <w:tabs>
          <w:tab w:val="left" w:pos="1095"/>
        </w:tabs>
        <w:jc w:val="both"/>
        <w:rPr>
          <w:sz w:val="28"/>
          <w:szCs w:val="28"/>
        </w:rPr>
      </w:pPr>
      <w:r>
        <w:t xml:space="preserve">         </w:t>
      </w:r>
      <w:r w:rsidRPr="00D04F84">
        <w:rPr>
          <w:sz w:val="28"/>
          <w:szCs w:val="28"/>
        </w:rPr>
        <w:t>9)верхний предел муниципального долга Камского сельсовета  (по состоянию на 1 января года, следующего за очередным финансовым годом и каждым годом планового периода);</w:t>
      </w:r>
    </w:p>
    <w:p w:rsidR="00184225" w:rsidRPr="00D04F84" w:rsidRDefault="00184225" w:rsidP="00D04F84">
      <w:pPr>
        <w:pStyle w:val="ConsPlusNormal"/>
        <w:tabs>
          <w:tab w:val="left" w:pos="1083"/>
        </w:tabs>
        <w:ind w:left="684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D04F84">
        <w:rPr>
          <w:sz w:val="28"/>
          <w:szCs w:val="28"/>
        </w:rPr>
        <w:t xml:space="preserve"> </w:t>
      </w:r>
      <w:r w:rsidRPr="00D04F84">
        <w:rPr>
          <w:rFonts w:ascii="Times New Roman" w:hAnsi="Times New Roman" w:cs="Times New Roman"/>
          <w:sz w:val="28"/>
          <w:szCs w:val="28"/>
        </w:rPr>
        <w:t>информация о предоставленных и погашенных бюджетных кредитах за истекший период текущего финансового года ;</w:t>
      </w:r>
    </w:p>
    <w:p w:rsidR="00184225" w:rsidRDefault="00184225" w:rsidP="00D04F84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11)</w:t>
      </w:r>
      <w:r w:rsidRPr="00D04F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о выданных за истекший период текущего финансового года муниципальных гарантиях </w:t>
      </w:r>
      <w:r w:rsidRPr="00C508A8">
        <w:rPr>
          <w:sz w:val="28"/>
          <w:szCs w:val="28"/>
        </w:rPr>
        <w:t xml:space="preserve">Камского сельсовета </w:t>
      </w:r>
      <w:r>
        <w:rPr>
          <w:sz w:val="28"/>
          <w:szCs w:val="28"/>
        </w:rPr>
        <w:t>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184225" w:rsidRDefault="00184225" w:rsidP="00F94E37">
      <w:pPr>
        <w:autoSpaceDE w:val="0"/>
        <w:autoSpaceDN w:val="0"/>
        <w:adjustRightInd w:val="0"/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12) </w:t>
      </w:r>
      <w:r w:rsidRPr="001C305A">
        <w:rPr>
          <w:sz w:val="28"/>
          <w:szCs w:val="28"/>
        </w:rPr>
        <w:t xml:space="preserve">иные документы и материалы в соответствии с федеральным </w:t>
      </w:r>
      <w:r>
        <w:rPr>
          <w:sz w:val="28"/>
          <w:szCs w:val="28"/>
        </w:rPr>
        <w:t xml:space="preserve"> и областным </w:t>
      </w:r>
      <w:r w:rsidRPr="001C305A">
        <w:rPr>
          <w:sz w:val="28"/>
          <w:szCs w:val="28"/>
        </w:rPr>
        <w:t>законодательством.</w:t>
      </w:r>
    </w:p>
    <w:p w:rsidR="00184225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27DA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19</w:t>
      </w:r>
      <w:r w:rsidRPr="00D727DA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Принятие к рассмотрению проекта решения  о бюджете Камского сельсовета. Организация работы в Совете депутатов Камского сельсовета с проектом решения </w:t>
      </w:r>
      <w:r w:rsidRPr="00D727DA">
        <w:rPr>
          <w:rFonts w:ascii="Times New Roman" w:hAnsi="Times New Roman" w:cs="Times New Roman"/>
          <w:b/>
          <w:bCs/>
          <w:sz w:val="28"/>
          <w:szCs w:val="28"/>
        </w:rPr>
        <w:t>о бюджете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184225" w:rsidRPr="00D727DA" w:rsidRDefault="00184225" w:rsidP="00946DE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4225" w:rsidRDefault="00184225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с докуме</w:t>
      </w:r>
      <w:r>
        <w:rPr>
          <w:rFonts w:ascii="Times New Roman" w:hAnsi="Times New Roman" w:cs="Times New Roman"/>
          <w:sz w:val="28"/>
          <w:szCs w:val="28"/>
        </w:rPr>
        <w:t>нтами и материалами, указанными</w:t>
      </w:r>
    </w:p>
    <w:p w:rsidR="00184225" w:rsidRDefault="00184225" w:rsidP="00942B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части 3 статьи 18 настоящем нормативном акте</w:t>
      </w:r>
      <w:r w:rsidRPr="00064681">
        <w:rPr>
          <w:rFonts w:ascii="Times New Roman" w:hAnsi="Times New Roman" w:cs="Times New Roman"/>
          <w:sz w:val="28"/>
          <w:szCs w:val="28"/>
        </w:rPr>
        <w:t>, подлежит регистрации в Совете депутатов в установленном поряд</w:t>
      </w:r>
      <w:r>
        <w:rPr>
          <w:rFonts w:ascii="Times New Roman" w:hAnsi="Times New Roman" w:cs="Times New Roman"/>
          <w:sz w:val="28"/>
          <w:szCs w:val="28"/>
        </w:rPr>
        <w:t>ке.</w:t>
      </w:r>
    </w:p>
    <w:p w:rsidR="00184225" w:rsidRDefault="00184225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2.В течении двух рабочих дней со дня регистрации  проекта решения о </w:t>
      </w:r>
    </w:p>
    <w:p w:rsidR="00184225" w:rsidRDefault="00184225" w:rsidP="00942B5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бюджете с документами и материалами  Председатель Совета депутатов  принимает решение о том, что проект  решения о бюджете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и представленные к нему документы и материалы принимаются к рассмотрению в Совете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либо возвращаются  на доработку Администрации</w:t>
      </w:r>
      <w:r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если состав представленных документов  и материалов не соответствует  требованиям статей 17, 18 данного нормативного акта. Доработанное решение  со всеми необходимыми документами и материалами представляется в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течении 10 рабочих дней со дня возврата.</w:t>
      </w:r>
    </w:p>
    <w:p w:rsidR="00184225" w:rsidRDefault="00184225" w:rsidP="00F7176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3.В случае соответствия состава представленных документов  и материа-</w:t>
      </w:r>
    </w:p>
    <w:p w:rsidR="00184225" w:rsidRDefault="00184225" w:rsidP="004F5E4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лов  требованиям статей 17,18 данного нормативного акта  Председатель С</w:t>
      </w:r>
      <w:r w:rsidRPr="00064681">
        <w:rPr>
          <w:rFonts w:ascii="Times New Roman" w:hAnsi="Times New Roman" w:cs="Times New Roman"/>
          <w:sz w:val="28"/>
          <w:szCs w:val="28"/>
        </w:rPr>
        <w:t>овета депутатов</w:t>
      </w:r>
      <w:r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4225" w:rsidRDefault="00184225" w:rsidP="00D87B84">
      <w:pPr>
        <w:pStyle w:val="ConsPlusNormal"/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Принимает решение о дате, времени и месте проведения публич</w:t>
      </w:r>
    </w:p>
    <w:p w:rsidR="00184225" w:rsidRDefault="00184225" w:rsidP="00D87B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87B84">
        <w:rPr>
          <w:rFonts w:ascii="Times New Roman" w:hAnsi="Times New Roman" w:cs="Times New Roman"/>
          <w:sz w:val="28"/>
          <w:szCs w:val="28"/>
        </w:rPr>
        <w:t>ных слушаний по проекту решения о бюджете</w:t>
      </w:r>
      <w:r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D87B84">
        <w:rPr>
          <w:rFonts w:ascii="Times New Roman" w:hAnsi="Times New Roman" w:cs="Times New Roman"/>
          <w:sz w:val="28"/>
          <w:szCs w:val="28"/>
        </w:rPr>
        <w:t xml:space="preserve"> и направляет данное решение вместе с проектом Решения о бюджете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B84">
        <w:rPr>
          <w:rFonts w:ascii="Times New Roman" w:hAnsi="Times New Roman" w:cs="Times New Roman"/>
          <w:sz w:val="28"/>
          <w:szCs w:val="28"/>
        </w:rPr>
        <w:t>для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Pr="00EB75E6" w:rsidRDefault="00184225" w:rsidP="00F50B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2)направляет проект решения о бюджете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 документами и материалами, предусмотренными  частью 3 статьи 18 настоящего Положения   для предварительного рассмотрения  в постоянные депутатские комиссии представительного органа  местного само</w:t>
      </w:r>
      <w:r w:rsidRPr="00064681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 xml:space="preserve">я для  внесения замечаний и предложений, </w:t>
      </w:r>
      <w:r w:rsidRPr="00E43BD8">
        <w:rPr>
          <w:rFonts w:ascii="Times New Roman" w:hAnsi="Times New Roman" w:cs="Times New Roman"/>
          <w:sz w:val="28"/>
          <w:szCs w:val="28"/>
        </w:rPr>
        <w:t>в управление  по правовым вопросам</w:t>
      </w:r>
      <w:r>
        <w:rPr>
          <w:rFonts w:ascii="Times New Roman" w:hAnsi="Times New Roman" w:cs="Times New Roman"/>
          <w:i/>
          <w:iCs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полготовки заключения, а депутатам Совета депутатов</w:t>
      </w:r>
      <w:r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– для изучения в объеме, предусмотренном статьей 17 настоящего Положения;</w:t>
      </w:r>
    </w:p>
    <w:p w:rsidR="00184225" w:rsidRPr="00064681" w:rsidRDefault="00184225" w:rsidP="00F50BE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3) направляет проект решения о бюджете в составе , определенном  статьей 17 настоящего Положения, в контрольно-ревизионный орган Камского сельсовета Куйбышевского района для проведения экспертизы и подготовки заключения.</w:t>
      </w:r>
    </w:p>
    <w:p w:rsidR="00184225" w:rsidRPr="00264F78" w:rsidRDefault="00184225" w:rsidP="008F7E2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4.В</w:t>
      </w:r>
      <w:r w:rsidRPr="00064681">
        <w:rPr>
          <w:rFonts w:ascii="Times New Roman" w:hAnsi="Times New Roman" w:cs="Times New Roman"/>
          <w:sz w:val="28"/>
          <w:szCs w:val="28"/>
        </w:rPr>
        <w:t xml:space="preserve"> течение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6468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 xml:space="preserve">после поступления проекта местного бюджета  постоянные комиссии  рассматривают его, готовят замечания  и предложения  по проекту бюджета. Контрольно-ревизионный орган Камского сельсовета Куйбышевского района проводит экспертизу проекта решения о бюджете Камского сельсовета в течение 14 рабочих дней после получения проекта решения о бюджете, и представляет ее в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C07427">
        <w:rPr>
          <w:rFonts w:ascii="Times New Roman" w:hAnsi="Times New Roman" w:cs="Times New Roman"/>
          <w:sz w:val="28"/>
          <w:szCs w:val="28"/>
        </w:rPr>
        <w:t xml:space="preserve"> </w:t>
      </w:r>
      <w:r w:rsidRPr="00264F78">
        <w:rPr>
          <w:rFonts w:ascii="Times New Roman" w:hAnsi="Times New Roman" w:cs="Times New Roman"/>
          <w:sz w:val="28"/>
          <w:szCs w:val="28"/>
        </w:rPr>
        <w:t xml:space="preserve">администрации Камского сельсовета.   </w:t>
      </w:r>
    </w:p>
    <w:p w:rsidR="00184225" w:rsidRDefault="00184225" w:rsidP="008F7E21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64681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Комиссия по бюджету на своих заседаниях рассматривает проект местного бюджета ,представленные к нему документы и материалы,  заключения контрольно-ревизионного органа</w:t>
      </w:r>
      <w:r w:rsidRPr="003D63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Камского сельсовета Куйбышевского района, замечания и предложения депутатских комиссий.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Pr="00E94372" w:rsidRDefault="00184225" w:rsidP="00E6442A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После  рассмотрения  проекта  бюджета  комиссия по бюджету  обобщает поправки, замечания и предложения депутатских комиссий, депутатов, результаты рассмотрения проекта бюджета  в  своей  комиссии,  заключения экспертов  и  специалистов  и готовит  проект  сводного  заключения,  который   обсуждается   на заседании комиссии по бюджету с участием представителей   других  комиссий  и  всех  заинтересованных  депутатов представительного органа местного самоуправления.            </w:t>
      </w:r>
    </w:p>
    <w:p w:rsidR="00184225" w:rsidRPr="00E94372" w:rsidRDefault="00184225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По итогам обсуждения проекта местного  бюджета  представительный орган местного самоуправления  может принять решение о принятии его в целом,  за основу или о его отклонении.</w:t>
      </w:r>
    </w:p>
    <w:p w:rsidR="00184225" w:rsidRPr="00E94372" w:rsidRDefault="00184225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</w:t>
      </w:r>
      <w:r>
        <w:rPr>
          <w:sz w:val="28"/>
          <w:szCs w:val="28"/>
        </w:rPr>
        <w:t>6</w:t>
      </w:r>
      <w:r w:rsidRPr="00E94372">
        <w:rPr>
          <w:sz w:val="28"/>
          <w:szCs w:val="28"/>
        </w:rPr>
        <w:t>. При принятии   проекта   бюджета  за  основу представительный орган местного самоуправления   рассматривает и утверждает основные характеристики местного  бюджета, к которым относятся:</w:t>
      </w:r>
    </w:p>
    <w:p w:rsidR="00184225" w:rsidRPr="00E94372" w:rsidRDefault="00184225" w:rsidP="008F7E21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- доходы   местного  бюджета   по группам, подгруппам, и статьям классификации доходов;</w:t>
      </w:r>
    </w:p>
    <w:p w:rsidR="00184225" w:rsidRPr="00E94372" w:rsidRDefault="00184225" w:rsidP="008F7E21">
      <w:pPr>
        <w:numPr>
          <w:ilvl w:val="0"/>
          <w:numId w:val="22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объем  расходов местного  бюджета.</w:t>
      </w:r>
    </w:p>
    <w:p w:rsidR="00184225" w:rsidRPr="00E94372" w:rsidRDefault="00184225" w:rsidP="008F7E21">
      <w:pPr>
        <w:numPr>
          <w:ilvl w:val="0"/>
          <w:numId w:val="22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размер дефицита.</w:t>
      </w:r>
    </w:p>
    <w:p w:rsidR="00184225" w:rsidRDefault="00184225" w:rsidP="00012FAB">
      <w:pPr>
        <w:ind w:left="741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E94372">
        <w:rPr>
          <w:sz w:val="28"/>
          <w:szCs w:val="28"/>
        </w:rPr>
        <w:t>Если по итогам голосования решение</w:t>
      </w:r>
      <w:r>
        <w:rPr>
          <w:sz w:val="28"/>
          <w:szCs w:val="28"/>
        </w:rPr>
        <w:t xml:space="preserve"> о принятии бюджета не набрало не-</w:t>
      </w:r>
    </w:p>
    <w:p w:rsidR="00184225" w:rsidRPr="00E94372" w:rsidRDefault="00184225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обходимого количества голосов, то представительный орган местного самоуправления   принимает одно из следующих решений:</w:t>
      </w:r>
    </w:p>
    <w:p w:rsidR="00184225" w:rsidRDefault="00184225" w:rsidP="00012FAB">
      <w:pPr>
        <w:numPr>
          <w:ilvl w:val="0"/>
          <w:numId w:val="30"/>
        </w:numPr>
        <w:jc w:val="both"/>
        <w:rPr>
          <w:sz w:val="28"/>
          <w:szCs w:val="28"/>
        </w:rPr>
      </w:pPr>
      <w:r w:rsidRPr="00E94372">
        <w:rPr>
          <w:sz w:val="28"/>
          <w:szCs w:val="28"/>
        </w:rPr>
        <w:t>о  создании  согласительной  комиссии,  которая,  исходя  из р</w:t>
      </w:r>
      <w:r>
        <w:rPr>
          <w:sz w:val="28"/>
          <w:szCs w:val="28"/>
        </w:rPr>
        <w:t>екомен</w:t>
      </w:r>
    </w:p>
    <w:p w:rsidR="00184225" w:rsidRPr="00E94372" w:rsidRDefault="00184225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даций,  изложенных в Сводном заключении,  в течение 10 рабочих дней разрабатывает согласованный вариант уточненных показателей проекта  местного  бюджета,  после  чего   </w:t>
      </w:r>
      <w:r>
        <w:rPr>
          <w:sz w:val="28"/>
          <w:szCs w:val="28"/>
        </w:rPr>
        <w:t>администрация</w:t>
      </w:r>
      <w:r w:rsidRPr="00E94372">
        <w:rPr>
          <w:sz w:val="28"/>
          <w:szCs w:val="28"/>
        </w:rPr>
        <w:t xml:space="preserve">  вносит   уточненный проект   бюджета   на рассмотрение представительного органа местного самоуправления;</w:t>
      </w:r>
    </w:p>
    <w:p w:rsidR="00184225" w:rsidRPr="00E94372" w:rsidRDefault="00184225" w:rsidP="00012F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2)</w:t>
      </w:r>
      <w:r w:rsidRPr="00E94372">
        <w:rPr>
          <w:sz w:val="28"/>
          <w:szCs w:val="28"/>
        </w:rPr>
        <w:t>о возвращении  проекта  бюджета  администрации муниципального об</w:t>
      </w:r>
      <w:r>
        <w:rPr>
          <w:sz w:val="28"/>
          <w:szCs w:val="28"/>
        </w:rPr>
        <w:t xml:space="preserve">-          </w:t>
      </w:r>
      <w:r w:rsidRPr="00E94372">
        <w:rPr>
          <w:sz w:val="28"/>
          <w:szCs w:val="28"/>
        </w:rPr>
        <w:t xml:space="preserve">разования.  В  течение 10 рабочих дней </w:t>
      </w:r>
      <w:r>
        <w:rPr>
          <w:sz w:val="28"/>
          <w:szCs w:val="28"/>
        </w:rPr>
        <w:t xml:space="preserve"> администрация</w:t>
      </w:r>
      <w:r w:rsidRPr="00E94372">
        <w:rPr>
          <w:sz w:val="28"/>
          <w:szCs w:val="28"/>
        </w:rPr>
        <w:t xml:space="preserve"> направляет представительному органу местного самоуправления  проект местного  бюджета в новой редакции, изложенной с учетом рекомендаций,  указанных в  Сводном  заключении.  Проект  бюджета рассматривается представительным органом местного самоуправления   в  порядке, установленном  </w:t>
      </w:r>
      <w:r>
        <w:rPr>
          <w:sz w:val="28"/>
          <w:szCs w:val="28"/>
        </w:rPr>
        <w:t>данным нормативном акте</w:t>
      </w:r>
      <w:r w:rsidRPr="00E94372">
        <w:rPr>
          <w:sz w:val="28"/>
          <w:szCs w:val="28"/>
        </w:rPr>
        <w:t xml:space="preserve">.   </w:t>
      </w:r>
    </w:p>
    <w:p w:rsidR="00184225" w:rsidRPr="00E94372" w:rsidRDefault="00184225" w:rsidP="00012FAB">
      <w:pPr>
        <w:jc w:val="both"/>
        <w:rPr>
          <w:sz w:val="28"/>
          <w:szCs w:val="28"/>
        </w:rPr>
      </w:pPr>
      <w:r w:rsidRPr="00E94372">
        <w:rPr>
          <w:sz w:val="28"/>
          <w:szCs w:val="28"/>
        </w:rPr>
        <w:t xml:space="preserve">          </w:t>
      </w:r>
      <w:r>
        <w:rPr>
          <w:sz w:val="28"/>
          <w:szCs w:val="28"/>
        </w:rPr>
        <w:t>8</w:t>
      </w:r>
      <w:r w:rsidRPr="00E94372">
        <w:rPr>
          <w:sz w:val="28"/>
          <w:szCs w:val="28"/>
        </w:rPr>
        <w:t>. Представительный орган местного самоуправления   поручает  постоянной  депутатской комиссии по бюджету и социально-экономическому развитию  совместно  с  администрацией, другими комиссиями   подготовить   поправки, которые необходимо внести в проект,  и  устанавливает предельный  срок внесения письменных предложений и замечаний,  определяет дату  рассмотрения   бюджета   в окончательном виде.</w:t>
      </w:r>
    </w:p>
    <w:p w:rsidR="00184225" w:rsidRDefault="00184225" w:rsidP="00141082">
      <w:pPr>
        <w:rPr>
          <w:b/>
          <w:bCs/>
          <w:sz w:val="28"/>
          <w:szCs w:val="28"/>
        </w:rPr>
      </w:pPr>
    </w:p>
    <w:p w:rsidR="00184225" w:rsidRDefault="00184225" w:rsidP="00141082">
      <w:pPr>
        <w:rPr>
          <w:b/>
          <w:bCs/>
          <w:sz w:val="28"/>
          <w:szCs w:val="28"/>
        </w:rPr>
      </w:pPr>
      <w:r w:rsidRPr="00D727DA">
        <w:rPr>
          <w:b/>
          <w:bCs/>
          <w:sz w:val="28"/>
          <w:szCs w:val="28"/>
        </w:rPr>
        <w:t>Статья</w:t>
      </w:r>
      <w:r>
        <w:rPr>
          <w:b/>
          <w:bCs/>
          <w:sz w:val="28"/>
          <w:szCs w:val="28"/>
        </w:rPr>
        <w:t xml:space="preserve"> 20</w:t>
      </w:r>
      <w:r w:rsidRPr="00D727DA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Публичные слушания по проекту местного бюджета </w:t>
      </w:r>
    </w:p>
    <w:p w:rsidR="00184225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По проекту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заявки на участие в публичных слушаниях и свои предложения и замечания к проекту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>о бюджете.</w:t>
      </w:r>
    </w:p>
    <w:p w:rsidR="00184225" w:rsidRPr="00064681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Председательствующим на публичных слушаниях является председатель или 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>комиссии,</w:t>
      </w:r>
      <w:r w:rsidRPr="00064681">
        <w:rPr>
          <w:rFonts w:ascii="Times New Roman" w:hAnsi="Times New Roman" w:cs="Times New Roman"/>
          <w:sz w:val="28"/>
          <w:szCs w:val="28"/>
        </w:rPr>
        <w:t xml:space="preserve"> который ведет публичные слушания, информирует участников о поступивших предложениях и замечаниях по проекту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064681">
        <w:rPr>
          <w:rFonts w:ascii="Times New Roman" w:hAnsi="Times New Roman" w:cs="Times New Roman"/>
          <w:sz w:val="28"/>
          <w:szCs w:val="28"/>
        </w:rPr>
        <w:t>тного бюджета, устанавливает порядок выступления и обсуждения рассматриваемых вопросов.</w:t>
      </w:r>
    </w:p>
    <w:p w:rsidR="00184225" w:rsidRPr="00064681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Публичные слушания начинаются с доклада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Pr="00C07427">
        <w:rPr>
          <w:rFonts w:ascii="Times New Roman" w:hAnsi="Times New Roman" w:cs="Times New Roman"/>
          <w:sz w:val="28"/>
          <w:szCs w:val="28"/>
        </w:rPr>
        <w:t xml:space="preserve"> 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, который представляет проект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184225" w:rsidRPr="00064681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Председатель или 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выступает с содокладом, содержащим оценку положений проекта </w:t>
      </w:r>
      <w:r>
        <w:rPr>
          <w:rFonts w:ascii="Times New Roman" w:hAnsi="Times New Roman" w:cs="Times New Roman"/>
          <w:sz w:val="28"/>
          <w:szCs w:val="28"/>
        </w:rPr>
        <w:t xml:space="preserve"> решения о бюджете </w:t>
      </w:r>
      <w:r w:rsidRPr="00064681">
        <w:rPr>
          <w:rFonts w:ascii="Times New Roman" w:hAnsi="Times New Roman" w:cs="Times New Roman"/>
          <w:sz w:val="28"/>
          <w:szCs w:val="28"/>
        </w:rPr>
        <w:t>и анализ поступивших предложений и замечаний.</w:t>
      </w:r>
    </w:p>
    <w:p w:rsidR="00184225" w:rsidRPr="00064681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064681">
        <w:rPr>
          <w:rFonts w:ascii="Times New Roman" w:hAnsi="Times New Roman" w:cs="Times New Roman"/>
          <w:sz w:val="28"/>
          <w:szCs w:val="28"/>
        </w:rPr>
        <w:t>Совета депутатов.</w:t>
      </w:r>
    </w:p>
    <w:p w:rsidR="00184225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3. По итогам публичных слушаний принимаются рекомендации, в которых отражаются результаты обсуждения. Рекомендации подлежат рассмотрению </w:t>
      </w:r>
      <w:r>
        <w:rPr>
          <w:rFonts w:ascii="Times New Roman" w:hAnsi="Times New Roman" w:cs="Times New Roman"/>
          <w:sz w:val="28"/>
          <w:szCs w:val="28"/>
        </w:rPr>
        <w:t>комиссией по бюджету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при рассмотрении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184225" w:rsidRDefault="00184225" w:rsidP="00492A7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1C0D62" w:rsidRDefault="00184225" w:rsidP="001C0D62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1C0D62">
        <w:rPr>
          <w:rFonts w:ascii="Times New Roman" w:hAnsi="Times New Roman" w:cs="Times New Roman"/>
          <w:sz w:val="28"/>
          <w:szCs w:val="28"/>
        </w:rPr>
        <w:t>Глава 5.ВНЕСЕНИЕ ИЗМЕНЕНИЙ В РЕШЕНИЕ О МЕСТНОМ БЮДЖ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C0D62">
        <w:rPr>
          <w:rFonts w:ascii="Times New Roman" w:hAnsi="Times New Roman" w:cs="Times New Roman"/>
          <w:sz w:val="28"/>
          <w:szCs w:val="28"/>
        </w:rPr>
        <w:t xml:space="preserve">ТЕ  </w:t>
      </w:r>
    </w:p>
    <w:p w:rsidR="00184225" w:rsidRDefault="00184225" w:rsidP="003C235A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3C235A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235A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C235A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изменений в решение о местном бюджете  </w:t>
      </w:r>
    </w:p>
    <w:p w:rsidR="00184225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Администрация 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представляет в 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и плановый период по всем вопросам, являющимся предметом правового регулирования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Одновременно с проектом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Камского сельсовета, </w:t>
      </w:r>
      <w:r w:rsidRPr="00064681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64681">
        <w:rPr>
          <w:rFonts w:ascii="Times New Roman" w:hAnsi="Times New Roman" w:cs="Times New Roman"/>
          <w:sz w:val="28"/>
          <w:szCs w:val="28"/>
        </w:rPr>
        <w:t xml:space="preserve">) сведения об исполнении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 за истекший отчетный период текущего финансового года;</w:t>
      </w: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64681">
        <w:rPr>
          <w:rFonts w:ascii="Times New Roman" w:hAnsi="Times New Roman" w:cs="Times New Roman"/>
          <w:sz w:val="28"/>
          <w:szCs w:val="28"/>
        </w:rPr>
        <w:t xml:space="preserve">) оценка ожидаемого исполнения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 в текущем финансовом году;</w:t>
      </w:r>
    </w:p>
    <w:p w:rsidR="00184225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>) пояснительная записка с обоснованием</w:t>
      </w:r>
      <w:r>
        <w:rPr>
          <w:rFonts w:ascii="Times New Roman" w:hAnsi="Times New Roman" w:cs="Times New Roman"/>
          <w:sz w:val="28"/>
          <w:szCs w:val="28"/>
        </w:rPr>
        <w:t xml:space="preserve"> предлагаемых изменений в решение о бюджете;</w:t>
      </w: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 в случае, если планируется их изменение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При внесении изменений, приводящих к изменению  параметров муниципального долга</w:t>
      </w:r>
      <w:r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одновременно с проектом решения о бюджете в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проект структуры  муниципального долга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 состоянию на конец текущего финансового года и каждого года планового периода с учетом предлагаемых изменений.</w:t>
      </w:r>
      <w:r w:rsidRPr="00064681">
        <w:rPr>
          <w:rFonts w:ascii="Times New Roman" w:hAnsi="Times New Roman" w:cs="Times New Roman"/>
          <w:sz w:val="28"/>
          <w:szCs w:val="28"/>
        </w:rPr>
        <w:t> </w:t>
      </w:r>
    </w:p>
    <w:p w:rsidR="00184225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случае изменения плана социально-экономического развития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части влияющей на показатели местного бюджета, . Администрация</w:t>
      </w:r>
      <w:r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срок, установленный </w:t>
      </w:r>
      <w:r>
        <w:rPr>
          <w:rFonts w:ascii="Times New Roman" w:hAnsi="Times New Roman" w:cs="Times New Roman"/>
          <w:sz w:val="28"/>
          <w:szCs w:val="28"/>
        </w:rPr>
        <w:t>нормативным актом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  <w:r w:rsidRPr="00024854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 внесении изменений в план, вносит в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 о внесении изменений в решение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184225" w:rsidRDefault="00184225" w:rsidP="001D3090">
      <w:pPr>
        <w:tabs>
          <w:tab w:val="left" w:pos="1095"/>
        </w:tabs>
        <w:jc w:val="both"/>
        <w:rPr>
          <w:sz w:val="28"/>
          <w:szCs w:val="28"/>
        </w:rPr>
      </w:pPr>
      <w:r w:rsidRPr="00D04F84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D04F84">
        <w:rPr>
          <w:sz w:val="28"/>
          <w:szCs w:val="28"/>
        </w:rPr>
        <w:t>Распределение  между муниципальными образованиями межбюджетных трансфертов за счет субсидий, субвенций, иных межбюджетных трансфертов, безвозмездных поступлений от государственных организаций, имеющее целевое назначение, в том числе их остатков, неиспользованных на начало текущего  финансового года, фактически полученных при исполнении районного бюджета сверх утвержденных Решением о бюджете Камского сельсовета доходов, осуществляется администрацией  Камского сельсовета с последующим внесением изменений в Решение о бюджете Камского сельсовета;</w:t>
      </w:r>
      <w:r w:rsidRPr="001D3090">
        <w:rPr>
          <w:sz w:val="28"/>
          <w:szCs w:val="28"/>
        </w:rPr>
        <w:t xml:space="preserve"> </w:t>
      </w: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184225" w:rsidRPr="0011053B" w:rsidRDefault="00184225" w:rsidP="001D3090">
      <w:pPr>
        <w:tabs>
          <w:tab w:val="left" w:pos="1095"/>
        </w:tabs>
        <w:jc w:val="both"/>
        <w:rPr>
          <w:b/>
          <w:bCs/>
          <w:sz w:val="28"/>
          <w:szCs w:val="28"/>
        </w:rPr>
      </w:pPr>
    </w:p>
    <w:p w:rsidR="00184225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22.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Рассмотрение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проекта решения о внесении изменений в решение о местном бюджете и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 изменений в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решение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бюджете</w:t>
      </w:r>
    </w:p>
    <w:p w:rsidR="00184225" w:rsidRPr="00064681" w:rsidRDefault="00184225" w:rsidP="00971867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974EFB">
      <w:pPr>
        <w:pStyle w:val="10"/>
        <w:widowControl w:val="0"/>
        <w:pBdr>
          <w:between w:val="none" w:sz="0" w:space="0" w:color="auto"/>
        </w:pBdr>
        <w:ind w:right="0" w:firstLine="741"/>
        <w:jc w:val="left"/>
      </w:pPr>
      <w:r w:rsidRPr="00064681">
        <w:t>1.  Совет депутатов</w:t>
      </w:r>
      <w:r>
        <w:t xml:space="preserve"> </w:t>
      </w:r>
      <w:r w:rsidRPr="00C07427">
        <w:t>Камского сельсовета</w:t>
      </w:r>
      <w:r>
        <w:t xml:space="preserve"> </w:t>
      </w:r>
      <w:r w:rsidRPr="00064681">
        <w:t xml:space="preserve">рассматривает проект </w:t>
      </w:r>
      <w:r>
        <w:t xml:space="preserve">решения </w:t>
      </w:r>
      <w:r w:rsidRPr="00064681">
        <w:t xml:space="preserve"> о </w:t>
      </w:r>
      <w:r>
        <w:t>внесении изменений в решение о бюджете и утверждает решение о внесении изменений  в решение  о бюджете с учетом  положений настоящего нормативного акта  и в п</w:t>
      </w:r>
      <w:r w:rsidRPr="00064681">
        <w:t xml:space="preserve">орядке, установленном Регламентом </w:t>
      </w:r>
      <w:r>
        <w:t>Совета депутатов</w:t>
      </w:r>
      <w:r w:rsidRPr="00024854">
        <w:t xml:space="preserve"> </w:t>
      </w:r>
      <w:r w:rsidRPr="00C07427">
        <w:t>Камского сельсовета</w:t>
      </w:r>
      <w:r>
        <w:t xml:space="preserve">. </w:t>
      </w:r>
    </w:p>
    <w:p w:rsidR="00184225" w:rsidRDefault="00184225" w:rsidP="00974EFB">
      <w:pPr>
        <w:pStyle w:val="ListBullet3"/>
        <w:jc w:val="left"/>
      </w:pPr>
      <w:r w:rsidRPr="00974EFB">
        <w:t>2.</w:t>
      </w:r>
      <w:r>
        <w:t xml:space="preserve"> В случае внесения в Совет депутатов </w:t>
      </w:r>
      <w:r w:rsidRPr="00C07427">
        <w:t>Камского сельсовета</w:t>
      </w:r>
      <w:r>
        <w:t xml:space="preserve"> проекта </w:t>
      </w:r>
    </w:p>
    <w:p w:rsidR="00184225" w:rsidRDefault="00184225" w:rsidP="00974EFB">
      <w:pPr>
        <w:pStyle w:val="ListBullet3"/>
        <w:ind w:firstLine="0"/>
        <w:jc w:val="left"/>
      </w:pPr>
      <w:r>
        <w:t>решения о внесении изменений в решение о бюджете, предусматривающего сокра-</w:t>
      </w:r>
    </w:p>
    <w:p w:rsidR="00184225" w:rsidRDefault="00184225" w:rsidP="00974EFB">
      <w:pPr>
        <w:pStyle w:val="ListBullet3"/>
        <w:ind w:firstLine="0"/>
        <w:jc w:val="left"/>
      </w:pPr>
      <w:r>
        <w:t>щение общего объема   расходов  местного бюджета, финансовый орган имеет право</w:t>
      </w:r>
    </w:p>
    <w:p w:rsidR="00184225" w:rsidRDefault="00184225" w:rsidP="00974EFB">
      <w:pPr>
        <w:pStyle w:val="ListBullet3"/>
        <w:ind w:firstLine="0"/>
        <w:jc w:val="left"/>
      </w:pPr>
      <w:r>
        <w:t xml:space="preserve"> на пропорциональное сокращение расходов местного бюджета  со дня внесения </w:t>
      </w:r>
    </w:p>
    <w:p w:rsidR="00184225" w:rsidRDefault="00184225" w:rsidP="00974EFB">
      <w:pPr>
        <w:pStyle w:val="ListBullet3"/>
        <w:ind w:firstLine="0"/>
        <w:jc w:val="left"/>
      </w:pPr>
      <w:r>
        <w:t xml:space="preserve">указанного проекта решения о бюджете  в Совет депутатов </w:t>
      </w:r>
      <w:r w:rsidRPr="00C07427">
        <w:t>Камского сельсовета</w:t>
      </w:r>
    </w:p>
    <w:p w:rsidR="00184225" w:rsidRPr="00974EFB" w:rsidRDefault="00184225" w:rsidP="00974EFB">
      <w:pPr>
        <w:pStyle w:val="ListBullet3"/>
        <w:ind w:firstLine="0"/>
        <w:jc w:val="left"/>
      </w:pPr>
      <w:r>
        <w:t xml:space="preserve"> до дня его принятия.</w:t>
      </w:r>
    </w:p>
    <w:p w:rsidR="00184225" w:rsidRPr="001C0D62" w:rsidRDefault="00184225" w:rsidP="004C2E53">
      <w:pPr>
        <w:pStyle w:val="Heading3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0D62">
        <w:rPr>
          <w:rFonts w:ascii="Times New Roman" w:hAnsi="Times New Roman" w:cs="Times New Roman"/>
          <w:b w:val="0"/>
          <w:bCs w:val="0"/>
          <w:sz w:val="28"/>
          <w:szCs w:val="28"/>
        </w:rPr>
        <w:t>Глава 6. УПРАВЛЕНИЕ МУНИЦИПАЛЬНЫМ ДОЛГОМ К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АМСК</w:t>
      </w:r>
      <w:r w:rsidRPr="001C0D6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СЕЛЬСОВЕТ</w:t>
      </w:r>
      <w:r w:rsidRPr="001C0D6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</w:p>
    <w:p w:rsidR="00184225" w:rsidRPr="004C2E53" w:rsidRDefault="00184225" w:rsidP="00141082">
      <w:pPr>
        <w:pStyle w:val="Heading3"/>
        <w:rPr>
          <w:rFonts w:ascii="Times New Roman" w:hAnsi="Times New Roman" w:cs="Times New Roman"/>
          <w:sz w:val="28"/>
          <w:szCs w:val="28"/>
        </w:rPr>
      </w:pPr>
      <w:r w:rsidRPr="004C2E53">
        <w:rPr>
          <w:rFonts w:ascii="Times New Roman" w:hAnsi="Times New Roman" w:cs="Times New Roman"/>
          <w:sz w:val="28"/>
          <w:szCs w:val="28"/>
        </w:rPr>
        <w:t>Статья.2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C2E53">
        <w:rPr>
          <w:rFonts w:ascii="Times New Roman" w:hAnsi="Times New Roman" w:cs="Times New Roman"/>
          <w:sz w:val="28"/>
          <w:szCs w:val="28"/>
        </w:rPr>
        <w:t>.Управление муниципальным долгом К</w:t>
      </w:r>
      <w:r>
        <w:rPr>
          <w:rFonts w:ascii="Times New Roman" w:hAnsi="Times New Roman" w:cs="Times New Roman"/>
          <w:sz w:val="28"/>
          <w:szCs w:val="28"/>
        </w:rPr>
        <w:t>амского сельсовета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Управление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муниципальным долгом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>в целях эффективного использования бюджетных средств исходя из минимизации дефицита местного бюджета, сокращения стоимости обслуживания  муниципального долга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, своевременного обеспечения долговых обязательств в полном объеме.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муниципальным долгом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 администрацией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3.Управление муниципальным долгом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себя: 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разработку  программы муниципальных внутренних заимствований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разработку программы муниципальных гарантий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3)анализ финансового состояния принципала в целях предоставления муниципальной гарантии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подготовку нормативных правовых актов по решению о предоставлении муниципальных гарантий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проектов муниципальных гарантий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осуществление от имени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внутренних заимствований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бюджетных кредитов от других бюджетов бюджетной системы Российской Федерации;</w:t>
      </w:r>
    </w:p>
    <w:p w:rsidR="00184225" w:rsidRDefault="00184225" w:rsidP="004C2E53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-привлечение кредитов от кредитных организаций 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6)погашение долговых обязательств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обслуживание муниципального долга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8)исполнение обязательств по муниципальным гарантиям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9)реструктуризацию долга;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10)обеспечение списания долговых обязательств с муниципального долга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 и Новосибирской области;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11)анализ и контроль состояния муниципального долга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12)учет движения долговых обязательств и ведение государственной  долговой книги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учет и хранение выданных муниципальных гарантий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договоров о предоставлении муниципальных гарантий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14)предоставление отчетов в Управление финансов и налоговой политики Куйбышевского района и областные органы исполнительной власти по вопросам долговых обязательств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053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Муниципальные заимствования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осуществляются на конкурсной основе в соответствии с законодательством Российской Федерации и законодательством Новосибирской области исходя из складывающейся конъюнктуры финансовых рынков с учетом проводимого мониторинга финансовых услуг.  </w:t>
      </w:r>
    </w:p>
    <w:p w:rsidR="00184225" w:rsidRDefault="00184225" w:rsidP="00141082">
      <w:pPr>
        <w:rPr>
          <w:sz w:val="28"/>
          <w:szCs w:val="28"/>
        </w:rPr>
      </w:pPr>
    </w:p>
    <w:p w:rsidR="00184225" w:rsidRPr="001C0D62" w:rsidRDefault="00184225" w:rsidP="00141082">
      <w:pPr>
        <w:rPr>
          <w:sz w:val="28"/>
          <w:szCs w:val="28"/>
        </w:rPr>
      </w:pPr>
      <w:r w:rsidRPr="001C0D62">
        <w:rPr>
          <w:sz w:val="28"/>
          <w:szCs w:val="28"/>
        </w:rPr>
        <w:t xml:space="preserve">Глава </w:t>
      </w:r>
      <w:r>
        <w:rPr>
          <w:sz w:val="28"/>
          <w:szCs w:val="28"/>
        </w:rPr>
        <w:t>7</w:t>
      </w:r>
      <w:r w:rsidRPr="001C0D62">
        <w:rPr>
          <w:sz w:val="28"/>
          <w:szCs w:val="28"/>
        </w:rPr>
        <w:t>. ИСПОЛНЕНИЕ МЕСТНОГО БЮДЖЕТА ,СОСТАВЛЕНИЕ , ВНЕШНЯЯ ПРОВЕРКА,РАССМОТРЕНИЕ И УТВЕРЖДЕНИЕ ОТЧЕТА ОБ ИСПОЛНЕНИИ МЕСТНОГО БЮДЖЕТА.</w:t>
      </w:r>
    </w:p>
    <w:p w:rsidR="00184225" w:rsidRDefault="00184225" w:rsidP="00141082">
      <w:pPr>
        <w:rPr>
          <w:sz w:val="28"/>
          <w:szCs w:val="28"/>
        </w:rPr>
      </w:pPr>
    </w:p>
    <w:p w:rsidR="00184225" w:rsidRDefault="00184225" w:rsidP="00141082">
      <w:pPr>
        <w:rPr>
          <w:b/>
          <w:bCs/>
          <w:sz w:val="28"/>
          <w:szCs w:val="28"/>
        </w:rPr>
      </w:pPr>
      <w:r w:rsidRPr="00E43BD8">
        <w:rPr>
          <w:b/>
          <w:bCs/>
          <w:sz w:val="28"/>
          <w:szCs w:val="28"/>
        </w:rPr>
        <w:t>Ст</w:t>
      </w:r>
      <w:r w:rsidRPr="00742FB1">
        <w:rPr>
          <w:b/>
          <w:bCs/>
          <w:sz w:val="28"/>
          <w:szCs w:val="28"/>
        </w:rPr>
        <w:t xml:space="preserve">атья </w:t>
      </w:r>
      <w:r>
        <w:rPr>
          <w:b/>
          <w:bCs/>
          <w:sz w:val="28"/>
          <w:szCs w:val="28"/>
        </w:rPr>
        <w:t xml:space="preserve"> 24</w:t>
      </w:r>
      <w:r w:rsidRPr="00742FB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Общие положения</w:t>
      </w:r>
    </w:p>
    <w:p w:rsidR="00184225" w:rsidRPr="00742FB1" w:rsidRDefault="00184225" w:rsidP="00141082">
      <w:pPr>
        <w:rPr>
          <w:b/>
          <w:bCs/>
          <w:sz w:val="28"/>
          <w:szCs w:val="28"/>
        </w:rPr>
      </w:pPr>
    </w:p>
    <w:p w:rsidR="00184225" w:rsidRDefault="00184225" w:rsidP="00C2328B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 местного бюджета осуществляется участниками бюджетно-</w:t>
      </w:r>
    </w:p>
    <w:p w:rsidR="00184225" w:rsidRDefault="00184225" w:rsidP="00C2328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 процесса в </w:t>
      </w:r>
      <w:r w:rsidRPr="00C07427">
        <w:rPr>
          <w:rFonts w:ascii="Times New Roman" w:hAnsi="Times New Roman" w:cs="Times New Roman"/>
          <w:sz w:val="28"/>
          <w:szCs w:val="28"/>
        </w:rPr>
        <w:t>Камско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07427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е в соответствии с требованием Бюджетного кодекса Российской Федерации в пределах бюджетных полномочий.</w:t>
      </w:r>
    </w:p>
    <w:p w:rsidR="00184225" w:rsidRDefault="00184225" w:rsidP="00C2328B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об исполнении </w:t>
      </w:r>
      <w:r w:rsidRPr="0006468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и проект решения сессии об </w:t>
      </w:r>
    </w:p>
    <w:p w:rsidR="00184225" w:rsidRDefault="00184225" w:rsidP="004F699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исполнении местного бюджета составляется администрацией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на основании отчетов </w:t>
      </w:r>
      <w:r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Pr="00064681">
        <w:rPr>
          <w:rFonts w:ascii="Times New Roman" w:hAnsi="Times New Roman" w:cs="Times New Roman"/>
          <w:sz w:val="28"/>
          <w:szCs w:val="28"/>
        </w:rPr>
        <w:t>распорядител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бюджетных средств,</w:t>
      </w:r>
      <w:r>
        <w:rPr>
          <w:rFonts w:ascii="Times New Roman" w:hAnsi="Times New Roman" w:cs="Times New Roman"/>
          <w:sz w:val="28"/>
          <w:szCs w:val="28"/>
        </w:rPr>
        <w:t xml:space="preserve"> главного администратора доходов и главного администратора источников финансирования дефицита бюджета (далее – главный администратор средств местного бюджета), а также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данных регистров бухгалтерского учета по исполнению </w:t>
      </w:r>
      <w:r>
        <w:rPr>
          <w:rFonts w:ascii="Times New Roman" w:hAnsi="Times New Roman" w:cs="Times New Roman"/>
          <w:sz w:val="28"/>
          <w:szCs w:val="28"/>
        </w:rPr>
        <w:t>ме</w:t>
      </w:r>
      <w:r w:rsidRPr="00064681">
        <w:rPr>
          <w:rFonts w:ascii="Times New Roman" w:hAnsi="Times New Roman" w:cs="Times New Roman"/>
          <w:sz w:val="28"/>
          <w:szCs w:val="28"/>
        </w:rPr>
        <w:t>стного бюджета.</w:t>
      </w:r>
    </w:p>
    <w:p w:rsidR="00184225" w:rsidRPr="00064681" w:rsidRDefault="00184225" w:rsidP="004F69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 Порядок, сроки предоставления документов, являющихся основой для составления отчета об исполнении бюджета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, определяются </w:t>
      </w:r>
      <w:r>
        <w:rPr>
          <w:rFonts w:ascii="Times New Roman" w:hAnsi="Times New Roman" w:cs="Times New Roman"/>
          <w:sz w:val="28"/>
          <w:szCs w:val="28"/>
        </w:rPr>
        <w:t>администрацией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E16571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 П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</w:rPr>
        <w:t>ядок осуществления внешн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й проверки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годового отчета об исполнении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4F699C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>Внешняя проверка годового отчета  о</w:t>
      </w:r>
      <w:r>
        <w:rPr>
          <w:sz w:val="28"/>
          <w:szCs w:val="28"/>
        </w:rPr>
        <w:t>б исполнении  местного бюджета</w:t>
      </w:r>
    </w:p>
    <w:p w:rsidR="00184225" w:rsidRDefault="00184225" w:rsidP="004F69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 xml:space="preserve">осуществляется органом муниципального финансового контроля , сформированным  представительным органом  </w:t>
      </w:r>
      <w:r>
        <w:rPr>
          <w:sz w:val="28"/>
          <w:szCs w:val="28"/>
        </w:rPr>
        <w:t>местного самоуправления</w:t>
      </w:r>
      <w:r w:rsidRPr="001C305A">
        <w:rPr>
          <w:sz w:val="28"/>
          <w:szCs w:val="28"/>
        </w:rPr>
        <w:t>.</w:t>
      </w:r>
    </w:p>
    <w:p w:rsidR="00184225" w:rsidRDefault="00184225" w:rsidP="003E098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1C305A">
        <w:rPr>
          <w:sz w:val="28"/>
          <w:szCs w:val="28"/>
        </w:rPr>
        <w:t>Внешняя проверка годового отчета  о</w:t>
      </w:r>
      <w:r>
        <w:rPr>
          <w:sz w:val="28"/>
          <w:szCs w:val="28"/>
        </w:rPr>
        <w:t>б исполнении  местного бюджета</w:t>
      </w:r>
    </w:p>
    <w:p w:rsidR="00184225" w:rsidRDefault="00184225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включает в себя  внешнюю проверку годовой </w:t>
      </w:r>
      <w:r w:rsidRPr="001C305A">
        <w:rPr>
          <w:sz w:val="28"/>
          <w:szCs w:val="28"/>
        </w:rPr>
        <w:t>бюджетной отчетности главного администратора бюджетных средств и подготовку заключения на годовой отчет об исполнении бюджета</w:t>
      </w:r>
      <w:r>
        <w:rPr>
          <w:sz w:val="28"/>
          <w:szCs w:val="28"/>
        </w:rPr>
        <w:t>.</w:t>
      </w:r>
    </w:p>
    <w:p w:rsidR="00184225" w:rsidRPr="003D63D5" w:rsidRDefault="00184225" w:rsidP="003E098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D63D5">
        <w:rPr>
          <w:sz w:val="28"/>
          <w:szCs w:val="28"/>
        </w:rPr>
        <w:t>Администрация  Камского сельсовета представляет  в орган  муниципального фи</w:t>
      </w:r>
      <w:r>
        <w:rPr>
          <w:sz w:val="28"/>
          <w:szCs w:val="28"/>
        </w:rPr>
        <w:t>нансо</w:t>
      </w:r>
      <w:r w:rsidRPr="003D63D5">
        <w:rPr>
          <w:sz w:val="28"/>
          <w:szCs w:val="28"/>
        </w:rPr>
        <w:t>вого контроля годовую бюджетную отчетность для внешней проверки  не позднее 1-го апреля текущего года. Одновременно с годовым отчетом об исполнении местного бюджета представляются дополнительные документы и материалы, предусмотренные статьей 29 данного нормативного акта.</w:t>
      </w:r>
    </w:p>
    <w:p w:rsidR="00184225" w:rsidRDefault="00184225" w:rsidP="003E0986">
      <w:pPr>
        <w:numPr>
          <w:ilvl w:val="0"/>
          <w:numId w:val="32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 муниципального финансового контроля  готовит заключение на </w:t>
      </w:r>
    </w:p>
    <w:p w:rsidR="00184225" w:rsidRPr="001C305A" w:rsidRDefault="00184225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</w:t>
      </w:r>
      <w:r w:rsidRPr="001C305A">
        <w:rPr>
          <w:sz w:val="28"/>
          <w:szCs w:val="28"/>
        </w:rPr>
        <w:t xml:space="preserve">довой отчет  об исполнении бюджета в срок не превышающий </w:t>
      </w:r>
      <w:r>
        <w:rPr>
          <w:sz w:val="28"/>
          <w:szCs w:val="28"/>
        </w:rPr>
        <w:t>один месяц</w:t>
      </w:r>
      <w:r w:rsidRPr="001C305A">
        <w:rPr>
          <w:sz w:val="28"/>
          <w:szCs w:val="28"/>
        </w:rPr>
        <w:t>.</w:t>
      </w:r>
    </w:p>
    <w:p w:rsidR="00184225" w:rsidRDefault="00184225" w:rsidP="003E098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Pr="001C305A">
        <w:rPr>
          <w:sz w:val="28"/>
          <w:szCs w:val="28"/>
        </w:rPr>
        <w:t xml:space="preserve">Заключение на годовой отчет  об исполнении бюджета  представляется  органом  муниципального финансового контроля  в Совет депутатов </w:t>
      </w:r>
      <w:r w:rsidRPr="00C07427">
        <w:rPr>
          <w:sz w:val="28"/>
          <w:szCs w:val="28"/>
        </w:rPr>
        <w:t>Камского сельсовета</w:t>
      </w:r>
      <w:r w:rsidRPr="001C305A">
        <w:rPr>
          <w:sz w:val="28"/>
          <w:szCs w:val="28"/>
        </w:rPr>
        <w:t xml:space="preserve"> с одновременным направлением  в Администрацию</w:t>
      </w:r>
      <w:r w:rsidRPr="00A24AAD">
        <w:rPr>
          <w:sz w:val="28"/>
          <w:szCs w:val="28"/>
        </w:rPr>
        <w:t xml:space="preserve"> </w:t>
      </w:r>
      <w:r w:rsidRPr="00C07427">
        <w:rPr>
          <w:sz w:val="28"/>
          <w:szCs w:val="28"/>
        </w:rPr>
        <w:t>Камского сельсовета</w:t>
      </w:r>
      <w:r w:rsidRPr="001C305A">
        <w:rPr>
          <w:sz w:val="28"/>
          <w:szCs w:val="28"/>
        </w:rPr>
        <w:t xml:space="preserve"> .</w:t>
      </w:r>
    </w:p>
    <w:p w:rsidR="00184225" w:rsidRDefault="00184225" w:rsidP="004F699C">
      <w:pPr>
        <w:autoSpaceDE w:val="0"/>
        <w:autoSpaceDN w:val="0"/>
        <w:adjustRightInd w:val="0"/>
        <w:ind w:left="1380"/>
        <w:jc w:val="both"/>
        <w:rPr>
          <w:b/>
          <w:bCs/>
          <w:sz w:val="28"/>
          <w:szCs w:val="28"/>
        </w:rPr>
      </w:pPr>
      <w:r w:rsidRPr="00064681">
        <w:rPr>
          <w:b/>
          <w:bCs/>
          <w:sz w:val="28"/>
          <w:szCs w:val="28"/>
        </w:rPr>
        <w:t xml:space="preserve">Статья </w:t>
      </w:r>
      <w:r>
        <w:rPr>
          <w:b/>
          <w:bCs/>
          <w:sz w:val="28"/>
          <w:szCs w:val="28"/>
        </w:rPr>
        <w:t>26</w:t>
      </w:r>
      <w:r w:rsidRPr="00064681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Представление годового отчета об исполнении местного бюджета</w:t>
      </w:r>
    </w:p>
    <w:p w:rsidR="00184225" w:rsidRPr="001C305A" w:rsidRDefault="00184225" w:rsidP="004F699C">
      <w:pPr>
        <w:autoSpaceDE w:val="0"/>
        <w:autoSpaceDN w:val="0"/>
        <w:adjustRightInd w:val="0"/>
        <w:ind w:left="1380"/>
        <w:jc w:val="both"/>
        <w:rPr>
          <w:sz w:val="28"/>
          <w:szCs w:val="28"/>
        </w:rPr>
      </w:pP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1. Ежегодно, </w:t>
      </w:r>
      <w:r>
        <w:rPr>
          <w:rFonts w:ascii="Times New Roman" w:hAnsi="Times New Roman" w:cs="Times New Roman"/>
          <w:sz w:val="28"/>
          <w:szCs w:val="28"/>
        </w:rPr>
        <w:t>не позднее  1 мая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 Администрация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представляет в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отчет об исполнении </w:t>
      </w:r>
      <w:r>
        <w:rPr>
          <w:rFonts w:ascii="Times New Roman" w:hAnsi="Times New Roman" w:cs="Times New Roman"/>
          <w:sz w:val="28"/>
          <w:szCs w:val="28"/>
        </w:rPr>
        <w:t>мес</w:t>
      </w:r>
      <w:r w:rsidRPr="00064681">
        <w:rPr>
          <w:rFonts w:ascii="Times New Roman" w:hAnsi="Times New Roman" w:cs="Times New Roman"/>
          <w:sz w:val="28"/>
          <w:szCs w:val="28"/>
        </w:rPr>
        <w:t>тного бюджета за предыдущий финансовый год</w:t>
      </w:r>
      <w:r>
        <w:rPr>
          <w:rFonts w:ascii="Times New Roman" w:hAnsi="Times New Roman" w:cs="Times New Roman"/>
          <w:sz w:val="28"/>
          <w:szCs w:val="28"/>
        </w:rPr>
        <w:t xml:space="preserve"> и проект решения сессии  об исполнении местного бюджета.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Годовой отчет о</w:t>
      </w:r>
      <w:r w:rsidRPr="00064681">
        <w:rPr>
          <w:rFonts w:ascii="Times New Roman" w:hAnsi="Times New Roman" w:cs="Times New Roman"/>
          <w:sz w:val="28"/>
          <w:szCs w:val="28"/>
        </w:rPr>
        <w:t xml:space="preserve">б исполнении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представляется в составе, применяемом при утверждении решения о местном бюджете, с включением  распределения доходов по кодам бюджетной классификации.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расходам указываются согласно решению об исполнении местного бюджета и сводной бюджетной росписи с учетом всех изменений.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доходам указываются согласно кассовому плану с учетом всех изменений.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источникам финансирования дефицита бюджета  указываются согласно решению о местном бюджете и кассовому плану с учетом всех изменений.</w:t>
      </w:r>
    </w:p>
    <w:p w:rsidR="00184225" w:rsidRDefault="00184225" w:rsidP="00EB5746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годовому отчету об испол</w:t>
      </w:r>
      <w:r w:rsidRPr="00064681">
        <w:rPr>
          <w:rFonts w:ascii="Times New Roman" w:hAnsi="Times New Roman" w:cs="Times New Roman"/>
          <w:sz w:val="28"/>
          <w:szCs w:val="28"/>
        </w:rPr>
        <w:t xml:space="preserve">нении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064681">
        <w:rPr>
          <w:rFonts w:ascii="Times New Roman" w:hAnsi="Times New Roman" w:cs="Times New Roman"/>
          <w:sz w:val="28"/>
          <w:szCs w:val="28"/>
        </w:rPr>
        <w:t>бюджета проводятся п</w:t>
      </w:r>
      <w:r>
        <w:rPr>
          <w:rFonts w:ascii="Times New Roman" w:hAnsi="Times New Roman" w:cs="Times New Roman"/>
          <w:sz w:val="28"/>
          <w:szCs w:val="28"/>
        </w:rPr>
        <w:t>уб-</w:t>
      </w:r>
    </w:p>
    <w:p w:rsidR="00184225" w:rsidRDefault="00184225" w:rsidP="00EB574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личные слушания в порядке,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статьей 20 данного нормативного акта.</w:t>
      </w:r>
    </w:p>
    <w:p w:rsidR="00184225" w:rsidRDefault="00184225" w:rsidP="00EB5746">
      <w:pPr>
        <w:pStyle w:val="ConsPlusNormal"/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 отчетом об исполнении местного бюджета за предыду-</w:t>
      </w:r>
    </w:p>
    <w:p w:rsidR="00184225" w:rsidRPr="00064681" w:rsidRDefault="00184225" w:rsidP="00E0421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щий финансовый год представляются дополнительные документы и материалы, предусмотренные статьей 28 данного нормативного акта. 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Решение об исполнении местного бюджета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B77DE9">
      <w:pPr>
        <w:pStyle w:val="ConsPlusNormal1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утверждается отчет об исполнении бюджета за отчетный финансовый год с указанием общего объема доходов, расходов и дефицита (профицита) бюджета.</w:t>
      </w:r>
    </w:p>
    <w:p w:rsidR="00184225" w:rsidRDefault="00184225" w:rsidP="00B77DE9">
      <w:pPr>
        <w:pStyle w:val="ConsPlusNormal1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 Отдельными приложениями к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за отчетный финансовый год утверждаются </w:t>
      </w:r>
      <w:r>
        <w:rPr>
          <w:rFonts w:ascii="Times New Roman" w:hAnsi="Times New Roman" w:cs="Times New Roman"/>
          <w:sz w:val="28"/>
          <w:szCs w:val="28"/>
        </w:rPr>
        <w:t xml:space="preserve">кассовые </w:t>
      </w:r>
      <w:r w:rsidRPr="00064681">
        <w:rPr>
          <w:rFonts w:ascii="Times New Roman" w:hAnsi="Times New Roman" w:cs="Times New Roman"/>
          <w:sz w:val="28"/>
          <w:szCs w:val="28"/>
        </w:rPr>
        <w:t>показатели:</w:t>
      </w:r>
    </w:p>
    <w:p w:rsidR="00184225" w:rsidRPr="00B77DE9" w:rsidRDefault="00184225" w:rsidP="00B77DE9">
      <w:pPr>
        <w:pStyle w:val="ConsPlusNormal1"/>
        <w:tabs>
          <w:tab w:val="left" w:pos="1026"/>
        </w:tabs>
        <w:ind w:firstLine="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1)до</w:t>
      </w:r>
      <w:r w:rsidRPr="00B77DE9">
        <w:rPr>
          <w:rFonts w:ascii="Times New Roman" w:hAnsi="Times New Roman" w:cs="Times New Roman"/>
          <w:sz w:val="28"/>
          <w:szCs w:val="28"/>
        </w:rPr>
        <w:t>ходов бюджета по кодам классификации доходов бюджетов (по главным администраторам доходов бюджета);</w:t>
      </w:r>
    </w:p>
    <w:p w:rsidR="00184225" w:rsidRDefault="00184225" w:rsidP="00B77DE9">
      <w:pPr>
        <w:pStyle w:val="ConsPlusNormal1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2B57B1">
        <w:rPr>
          <w:rFonts w:ascii="Times New Roman" w:hAnsi="Times New Roman" w:cs="Times New Roman"/>
          <w:sz w:val="28"/>
          <w:szCs w:val="28"/>
        </w:rPr>
        <w:t>расходов бюджета по разделам и подразделам , целевым статьям и видам расходов бюджета в ведомственной структуре расходов бюджета;</w:t>
      </w:r>
    </w:p>
    <w:p w:rsidR="00184225" w:rsidRDefault="00184225" w:rsidP="00B77DE9">
      <w:pPr>
        <w:pStyle w:val="ConsPlusNormal1"/>
        <w:tabs>
          <w:tab w:val="left" w:pos="10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064681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по кодам групп, подгрупп, статей, видов источников финансирования дефицитов бюджетов классификации операций сектора государственного управления, относящихся к источникам финансирования дефицит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28.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Документы и материалы, представляемые одновременно с годовым отчетом об исполнении бюджета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Одновременно с годовым отчетом об исполнении бюджета </w:t>
      </w:r>
      <w:r>
        <w:rPr>
          <w:rFonts w:ascii="Times New Roman" w:hAnsi="Times New Roman" w:cs="Times New Roman"/>
          <w:sz w:val="28"/>
          <w:szCs w:val="28"/>
        </w:rPr>
        <w:t>за предыдущий финансовый год администрацией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пояснительная записка к отчету об исполнении  бюджета с указанием причин неисполнения утвержденных </w:t>
      </w:r>
      <w:r>
        <w:rPr>
          <w:rFonts w:ascii="Times New Roman" w:hAnsi="Times New Roman" w:cs="Times New Roman"/>
          <w:sz w:val="28"/>
          <w:szCs w:val="28"/>
        </w:rPr>
        <w:t>решением о бюджете объемов доходов, причин отклонения уточненных ассигнований от утвержденных, причин отклонения кассового исполнения от уточненных ассигнований более, чем на 5 процентов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чет о предоставленных муниципальных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расшифровка кредитных соглашений и договоров, заключенных от имени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, по кредиторам и суммам на начало и конец отчетного финансового года;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</w:t>
      </w:r>
      <w:r w:rsidRPr="00064681">
        <w:rPr>
          <w:rFonts w:ascii="Times New Roman" w:hAnsi="Times New Roman" w:cs="Times New Roman"/>
          <w:sz w:val="28"/>
          <w:szCs w:val="28"/>
        </w:rPr>
        <w:t xml:space="preserve">резервного фонда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Камского сельсовета Куйбышевского района </w:t>
      </w:r>
      <w:r w:rsidRPr="00064681">
        <w:rPr>
          <w:rFonts w:ascii="Times New Roman" w:hAnsi="Times New Roman" w:cs="Times New Roman"/>
          <w:sz w:val="28"/>
          <w:szCs w:val="28"/>
        </w:rPr>
        <w:t>с указанием выделенных сумм и мероприятий, на которые выделены средства;</w:t>
      </w:r>
    </w:p>
    <w:p w:rsidR="00184225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бюджетную отчетность об исполнении местного бюджета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за отчетный финансовый год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результатах реализации плана социально-экономического развития</w:t>
      </w:r>
      <w:r w:rsidRPr="00A24AA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C2328B">
      <w:pPr>
        <w:pStyle w:val="ConsPlusNormal"/>
        <w:numPr>
          <w:ilvl w:val="0"/>
          <w:numId w:val="17"/>
        </w:numPr>
        <w:tabs>
          <w:tab w:val="clear" w:pos="1461"/>
          <w:tab w:val="num" w:pos="0"/>
          <w:tab w:val="left" w:pos="1083"/>
        </w:tabs>
        <w:ind w:left="0"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доходах, полученных от использования и продажи муниципального имущества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, после уплаты налогов и сборов, за исключением имущества бюджетных и автономных учреждений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, а также имущества унитарных предприятий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 пояснительной запиской о принятых мерах по увеличению собираемости названных доходов; </w:t>
      </w:r>
    </w:p>
    <w:p w:rsidR="00184225" w:rsidRDefault="00184225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9)</w:t>
      </w:r>
      <w:r w:rsidRPr="001D3090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 об исполнения за отчетный финансовой год следующих показателей местного бюджета при наличии соответствующих показателей:</w:t>
      </w:r>
    </w:p>
    <w:p w:rsidR="00184225" w:rsidRDefault="00184225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доходов местного бюджета по кодам классификации доходов бюджетов;</w:t>
      </w:r>
    </w:p>
    <w:p w:rsidR="00184225" w:rsidRDefault="00184225" w:rsidP="001D309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б) расходы местного бюджета по разделам, подразделам, целевым статьям (государственным программам и не программным направлениям деятельности), группам (группам и подгруппам) видов расходов классификации расходов бюджетов;</w:t>
      </w:r>
      <w:r w:rsidRPr="008E1F5D">
        <w:rPr>
          <w:sz w:val="28"/>
          <w:szCs w:val="28"/>
        </w:rPr>
        <w:t xml:space="preserve"> </w:t>
      </w:r>
      <w:r>
        <w:rPr>
          <w:sz w:val="28"/>
          <w:szCs w:val="28"/>
        </w:rPr>
        <w:t>(р</w:t>
      </w:r>
      <w:r w:rsidRPr="0078787F">
        <w:rPr>
          <w:sz w:val="28"/>
          <w:szCs w:val="28"/>
        </w:rPr>
        <w:t>ешение №4 от 22.11.2013г.)</w:t>
      </w:r>
    </w:p>
    <w:p w:rsidR="00184225" w:rsidRPr="001D3090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1D3090">
        <w:rPr>
          <w:rFonts w:ascii="Times New Roman" w:hAnsi="Times New Roman" w:cs="Times New Roman"/>
          <w:sz w:val="28"/>
          <w:szCs w:val="28"/>
        </w:rPr>
        <w:t>В информации, указанной в подпункте 9 пункта 1 настоящей статьи приводятся  плановые назначения согласно Решению сессии о  бюджете Камского сельсовета, сводной бюджетной росписи и (или) кассовому плану с учетом всех изменений</w:t>
      </w:r>
      <w:r>
        <w:rPr>
          <w:sz w:val="28"/>
          <w:szCs w:val="28"/>
        </w:rPr>
        <w:t>(</w:t>
      </w:r>
      <w:r w:rsidRPr="008E1F5D">
        <w:rPr>
          <w:rFonts w:ascii="Times New Roman" w:hAnsi="Times New Roman" w:cs="Times New Roman"/>
          <w:sz w:val="28"/>
          <w:szCs w:val="28"/>
        </w:rPr>
        <w:t>решение №4 от 22.11.2013г</w:t>
      </w:r>
      <w:r w:rsidRPr="0078787F">
        <w:rPr>
          <w:sz w:val="28"/>
          <w:szCs w:val="28"/>
        </w:rPr>
        <w:t>.)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bCs/>
          <w:sz w:val="28"/>
          <w:szCs w:val="28"/>
        </w:rPr>
        <w:t>29. Порядок рассмотрения годового отчета об исполнении местного бюджета Советом депутатов Камского сельсовета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Годовой отчет об исполнении местного бюджета с материалами и документами, указанными  в статье 28 данного нормативного акта подлежат регистрации в </w:t>
      </w:r>
      <w:r w:rsidRPr="00064681">
        <w:rPr>
          <w:rFonts w:ascii="Times New Roman" w:hAnsi="Times New Roman" w:cs="Times New Roman"/>
          <w:sz w:val="28"/>
          <w:szCs w:val="28"/>
        </w:rPr>
        <w:t> Совет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F7176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Решение о рассмотрении годового отчета об исполнении местного бюджета Советом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принимает Председатель Совета депутатов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Pr="00064681" w:rsidRDefault="00184225" w:rsidP="00B05BD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0646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в двух чтениях.</w:t>
      </w:r>
    </w:p>
    <w:p w:rsidR="00184225" w:rsidRDefault="00184225" w:rsidP="00B05BD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 Рассмотрение и принятие проекта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осуществляется в порядке, установленном настоящ</w:t>
      </w:r>
      <w:r>
        <w:rPr>
          <w:rFonts w:ascii="Times New Roman" w:hAnsi="Times New Roman" w:cs="Times New Roman"/>
          <w:sz w:val="28"/>
          <w:szCs w:val="28"/>
        </w:rPr>
        <w:t>им нормативным актом и</w:t>
      </w:r>
      <w:r w:rsidRPr="00064681">
        <w:rPr>
          <w:rFonts w:ascii="Times New Roman" w:hAnsi="Times New Roman" w:cs="Times New Roman"/>
          <w:sz w:val="28"/>
          <w:szCs w:val="28"/>
        </w:rPr>
        <w:t xml:space="preserve"> Регламентом Совета депутатов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64681">
        <w:rPr>
          <w:rFonts w:ascii="Times New Roman" w:hAnsi="Times New Roman" w:cs="Times New Roman"/>
          <w:sz w:val="28"/>
          <w:szCs w:val="28"/>
        </w:rPr>
        <w:t>. По итогам рассмотрения годового отчета об исполнении бюджета Совет депутатов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принимает </w:t>
      </w:r>
      <w:r>
        <w:rPr>
          <w:rFonts w:ascii="Times New Roman" w:hAnsi="Times New Roman" w:cs="Times New Roman"/>
          <w:sz w:val="28"/>
          <w:szCs w:val="28"/>
        </w:rPr>
        <w:t xml:space="preserve">решение об утверждении отчета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исполнении бюджета за отчетный финансовый год или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об отклонении отчета об исполнении бюджета за отчетный финансовый год.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3D52E2">
        <w:rPr>
          <w:sz w:val="28"/>
          <w:szCs w:val="28"/>
        </w:rPr>
        <w:t xml:space="preserve"> </w:t>
      </w:r>
      <w:r w:rsidRPr="003D52E2">
        <w:rPr>
          <w:rFonts w:ascii="Times New Roman" w:hAnsi="Times New Roman" w:cs="Times New Roman"/>
          <w:sz w:val="28"/>
          <w:szCs w:val="28"/>
        </w:rPr>
        <w:t xml:space="preserve">В случае отклонения  Советом депутатов 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52E2">
        <w:rPr>
          <w:rFonts w:ascii="Times New Roman" w:hAnsi="Times New Roman" w:cs="Times New Roman"/>
          <w:sz w:val="28"/>
          <w:szCs w:val="28"/>
        </w:rPr>
        <w:t>отчета об исполнении бюджета  он возвращается для  устранения  фактов неполного отражения данных и повторного представления в срок, не превышающий один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C2328B">
      <w:pPr>
        <w:rPr>
          <w:i/>
          <w:iCs/>
          <w:sz w:val="28"/>
          <w:szCs w:val="28"/>
        </w:rPr>
      </w:pP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. Рассмотрение проекта </w:t>
      </w:r>
      <w:r>
        <w:rPr>
          <w:rFonts w:ascii="Times New Roman" w:hAnsi="Times New Roman" w:cs="Times New Roman"/>
          <w:b/>
          <w:bCs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об исполнении бюджета </w:t>
      </w:r>
      <w:r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год.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1. При рассмотрении отчета об исполнении бюджета</w:t>
      </w:r>
      <w:r w:rsidRPr="008E1F5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E1F5D">
        <w:rPr>
          <w:rFonts w:ascii="Times New Roman" w:hAnsi="Times New Roman" w:cs="Times New Roman"/>
          <w:sz w:val="28"/>
          <w:szCs w:val="28"/>
        </w:rPr>
        <w:t>за отчетный финансо</w:t>
      </w:r>
      <w:r>
        <w:rPr>
          <w:rFonts w:ascii="Times New Roman" w:hAnsi="Times New Roman" w:cs="Times New Roman"/>
          <w:sz w:val="28"/>
          <w:szCs w:val="28"/>
        </w:rPr>
        <w:t>вый год</w:t>
      </w:r>
      <w:r w:rsidRPr="00064681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заслушивает и обсуждает: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1) доклад </w:t>
      </w: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2) сводное заключение </w:t>
      </w:r>
      <w:r>
        <w:rPr>
          <w:rFonts w:ascii="Times New Roman" w:hAnsi="Times New Roman" w:cs="Times New Roman"/>
          <w:sz w:val="28"/>
          <w:szCs w:val="28"/>
        </w:rPr>
        <w:t xml:space="preserve">комиссии  по бюджету 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2. Отдельно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064681">
        <w:rPr>
          <w:rFonts w:ascii="Times New Roman" w:hAnsi="Times New Roman" w:cs="Times New Roman"/>
          <w:sz w:val="28"/>
          <w:szCs w:val="28"/>
        </w:rPr>
        <w:t>обсуждат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64681">
        <w:rPr>
          <w:rFonts w:ascii="Times New Roman" w:hAnsi="Times New Roman" w:cs="Times New Roman"/>
          <w:sz w:val="28"/>
          <w:szCs w:val="28"/>
        </w:rPr>
        <w:t>ся следующие вопросы об исполнении бюджета за отчетный финансовый год: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состояние муниципального</w:t>
      </w:r>
      <w:r w:rsidRPr="00064681">
        <w:rPr>
          <w:rFonts w:ascii="Times New Roman" w:hAnsi="Times New Roman" w:cs="Times New Roman"/>
          <w:sz w:val="28"/>
          <w:szCs w:val="28"/>
        </w:rPr>
        <w:t xml:space="preserve"> долга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утратил силу(</w:t>
      </w:r>
      <w:r w:rsidRPr="008E1F5D">
        <w:rPr>
          <w:rFonts w:ascii="Times New Roman" w:hAnsi="Times New Roman" w:cs="Times New Roman"/>
          <w:sz w:val="28"/>
          <w:szCs w:val="28"/>
        </w:rPr>
        <w:t>решение №4 от 22.11.2013г</w:t>
      </w:r>
      <w:r w:rsidRPr="0078787F">
        <w:rPr>
          <w:sz w:val="28"/>
          <w:szCs w:val="28"/>
        </w:rPr>
        <w:t>.)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иные вопросы по предложению комиссий Совета депутатов</w:t>
      </w:r>
      <w:r w:rsidRPr="00A932AB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3. С содокладами по вопросам, указанным в части 2 настоящей статьи, выступают представители </w:t>
      </w:r>
      <w:r>
        <w:rPr>
          <w:rFonts w:ascii="Times New Roman" w:hAnsi="Times New Roman" w:cs="Times New Roman"/>
          <w:sz w:val="28"/>
          <w:szCs w:val="28"/>
        </w:rPr>
        <w:t>комиссий</w:t>
      </w:r>
      <w:r w:rsidRPr="00064681">
        <w:rPr>
          <w:rFonts w:ascii="Times New Roman" w:hAnsi="Times New Roman" w:cs="Times New Roman"/>
          <w:sz w:val="28"/>
          <w:szCs w:val="28"/>
        </w:rPr>
        <w:t>.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8E1F5D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представления и рассмотрения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отчетов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об исполнении местного </w:t>
      </w:r>
      <w:r w:rsidRPr="008E1F5D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 w:rsidRPr="008E1F5D">
        <w:rPr>
          <w:b/>
          <w:bCs/>
          <w:sz w:val="28"/>
          <w:szCs w:val="28"/>
        </w:rPr>
        <w:t xml:space="preserve">  </w:t>
      </w:r>
      <w:r w:rsidRPr="008E1F5D">
        <w:rPr>
          <w:rFonts w:ascii="Times New Roman" w:hAnsi="Times New Roman" w:cs="Times New Roman"/>
          <w:b/>
          <w:bCs/>
          <w:sz w:val="28"/>
          <w:szCs w:val="28"/>
        </w:rPr>
        <w:t>за первый квартал, полугодие и девять месяцев текущего финансового года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5B1FBC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>направляет в Совет депутатов</w:t>
      </w:r>
      <w:r w:rsidRPr="0051718D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орган муниципального финансового контроля 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>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4681">
        <w:rPr>
          <w:rFonts w:ascii="Times New Roman" w:hAnsi="Times New Roman" w:cs="Times New Roman"/>
          <w:sz w:val="28"/>
          <w:szCs w:val="28"/>
        </w:rPr>
        <w:t xml:space="preserve">квартальные отчеты об исполнении бюджета по состоянию на 1 апреля, 1 июля и 1 октября нарастающим итогом не позднее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64681">
        <w:rPr>
          <w:rFonts w:ascii="Times New Roman" w:hAnsi="Times New Roman" w:cs="Times New Roman"/>
          <w:sz w:val="28"/>
          <w:szCs w:val="28"/>
        </w:rPr>
        <w:t xml:space="preserve">5 календарных дней после </w:t>
      </w:r>
      <w:r>
        <w:rPr>
          <w:rFonts w:ascii="Times New Roman" w:hAnsi="Times New Roman" w:cs="Times New Roman"/>
          <w:sz w:val="28"/>
          <w:szCs w:val="28"/>
        </w:rPr>
        <w:t>окончания отчетного периода.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Квартальный отчет об исполнении бюджета должен быть представлен в соответствии со структурой и бюджетной классификацией, которые применялись при утверждении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отчетный год, а также с приведением показателей уточненной сводной бюджетной росписи, ведомственной классификации расходов 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к квартальным отчетам представляется отчет об использовании бюджетных ассигнований резервного фонда администрации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выделенных сумм и мероприятий, на которые выделены средства.</w:t>
      </w: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 Запрос дополнительной информации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орган муниципального финансового контроля Камского сельсовета </w:t>
      </w:r>
      <w:r w:rsidRPr="00064681">
        <w:rPr>
          <w:rFonts w:ascii="Times New Roman" w:hAnsi="Times New Roman" w:cs="Times New Roman"/>
          <w:sz w:val="28"/>
          <w:szCs w:val="28"/>
        </w:rPr>
        <w:t xml:space="preserve">в процессе исполнения бюджета вправе запрашивать оперативную информацию, связанную с исполнением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064681">
        <w:rPr>
          <w:rFonts w:ascii="Times New Roman" w:hAnsi="Times New Roman" w:cs="Times New Roman"/>
          <w:sz w:val="28"/>
          <w:szCs w:val="28"/>
        </w:rPr>
        <w:t xml:space="preserve"> и использованием бюджетных средств в течение всего финансового года.</w:t>
      </w:r>
    </w:p>
    <w:p w:rsidR="00184225" w:rsidRPr="00064681" w:rsidRDefault="00184225" w:rsidP="00C232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запрос </w:t>
      </w:r>
      <w:r w:rsidRPr="00064681">
        <w:rPr>
          <w:rFonts w:ascii="Times New Roman" w:hAnsi="Times New Roman" w:cs="Times New Roman"/>
          <w:sz w:val="28"/>
          <w:szCs w:val="28"/>
        </w:rPr>
        <w:t>долж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64681">
        <w:rPr>
          <w:rFonts w:ascii="Times New Roman" w:hAnsi="Times New Roman" w:cs="Times New Roman"/>
          <w:sz w:val="28"/>
          <w:szCs w:val="28"/>
        </w:rPr>
        <w:t>н быть представлен в течение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064681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184225" w:rsidRPr="00064681" w:rsidRDefault="00184225" w:rsidP="00673263">
      <w:pPr>
        <w:pStyle w:val="ConsPlusNormal"/>
        <w:ind w:firstLine="684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A505E9" w:rsidRDefault="00184225" w:rsidP="00EB5F6A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 w:rsidRPr="00A50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лава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8</w:t>
      </w:r>
      <w:r w:rsidRPr="00A505E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ФИНАНСОВЫЙ КОНТРОЛЬ В КАМСКОМ СЕЛЬСОВЕТЕ</w:t>
      </w:r>
    </w:p>
    <w:p w:rsidR="00184225" w:rsidRPr="00064681" w:rsidRDefault="00184225" w:rsidP="00EB5F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33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 </w:t>
      </w:r>
      <w:r>
        <w:rPr>
          <w:rFonts w:ascii="Times New Roman" w:hAnsi="Times New Roman" w:cs="Times New Roman"/>
          <w:b/>
          <w:bCs/>
          <w:sz w:val="28"/>
          <w:szCs w:val="28"/>
        </w:rPr>
        <w:t>Финансовый контроль в Камском сельсовете(</w:t>
      </w:r>
      <w:r w:rsidRPr="00334821">
        <w:rPr>
          <w:rFonts w:ascii="Times New Roman" w:hAnsi="Times New Roman" w:cs="Times New Roman"/>
          <w:sz w:val="28"/>
          <w:szCs w:val="28"/>
        </w:rPr>
        <w:t>от 30.09.2014г. №3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84225" w:rsidRDefault="00184225" w:rsidP="00EB5F6A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33482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1.Муниципальный финансовый контроль в администрации Камского сельсовета осуществляют:</w:t>
      </w:r>
    </w:p>
    <w:p w:rsidR="00184225" w:rsidRDefault="00184225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1)контрольный орган Куйбышевского района (по соглашению);</w:t>
      </w:r>
    </w:p>
    <w:p w:rsidR="00184225" w:rsidRDefault="00184225" w:rsidP="00334821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2)органы муниципального финансового контроля администрации Камского сельсовета;</w:t>
      </w:r>
    </w:p>
    <w:p w:rsidR="00184225" w:rsidRDefault="00184225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3)финансовый орган администрации Камского сельсовета. </w:t>
      </w:r>
    </w:p>
    <w:p w:rsidR="00184225" w:rsidRDefault="00184225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2.Объектами муниципального финансового контроля (далее - объекты контроля) являются: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 бюджета администрации Камского сельсовета;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3)муниципальные учреждения;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4)муниципальные унитарные предприятия;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Камского сельсовета, договоров (соглашений) о предоставлении муниципальных гарантий;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Камского сельсовета.</w:t>
      </w:r>
    </w:p>
    <w:p w:rsidR="00184225" w:rsidRDefault="00184225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3.Муниципальный финансовый контроль в отношении объектов контроля (за исключением участников бюджетного процесса, бюджетных и автономных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 условий предоставления средств из бюджета, в процессе проверки главных распорядителей (распорядителей) бюджетных средств, их предоставивших.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5.Проверка расходов контрольного органа Куйбышевского района за отчетный финансовый год осуществляется в соответствии с Федеральным </w:t>
      </w:r>
      <w:hyperlink r:id="rId9" w:history="1">
        <w:r>
          <w:rPr>
            <w:rStyle w:val="Hyperlink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Муниципальный финансовый контроль подразделяется на внешний и внутренний, предварительный и последующий.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1)Внешний муниципальный финансовый контроль в сфере бюджетных правоотношений является контрольной деятельностью Контрольного органа Куйбышевского района.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Камского сельсовета , финансового органа администрации Камского сельсовета 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84225" w:rsidRDefault="00184225" w:rsidP="003348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4)Последующий контроль осуществляется по результатам исполнения бюджета  Камского сельсовета в целях установления законности его исполнения, достоверности учета и отчетности.</w:t>
      </w:r>
    </w:p>
    <w:p w:rsidR="00184225" w:rsidRDefault="00184225" w:rsidP="0033482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7.Муниципальный финансовый контроль в администрации Камского сельсовета  осуществляются в целях обеспечения соблюдения бюджетного законодательства Российской Федерации, законов  Новосибирской области, нормативных правовых актов администрации Камского сельсовета  и иных нормативных правовых актов, регулирующих бюджетные правоотношения.».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064681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34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 Финансовый контрол</w:t>
      </w:r>
      <w:r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, осуществляемый Советом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Камского сельсовета ( </w:t>
      </w:r>
      <w:r w:rsidRPr="00334821">
        <w:rPr>
          <w:rFonts w:ascii="Times New Roman" w:hAnsi="Times New Roman" w:cs="Times New Roman"/>
          <w:sz w:val="28"/>
          <w:szCs w:val="28"/>
        </w:rPr>
        <w:t>утратил силу от 30.09.2014г. №3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184225" w:rsidRPr="00064681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64681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>Статья </w:t>
      </w:r>
      <w:r>
        <w:rPr>
          <w:rFonts w:ascii="Times New Roman" w:hAnsi="Times New Roman" w:cs="Times New Roman"/>
          <w:b/>
          <w:bCs/>
          <w:sz w:val="28"/>
          <w:szCs w:val="28"/>
        </w:rPr>
        <w:t>35.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</w:rPr>
        <w:t>Финансовый к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онтроль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 осуществляемый органами </w:t>
      </w:r>
      <w:r>
        <w:rPr>
          <w:rFonts w:ascii="Times New Roman" w:hAnsi="Times New Roman" w:cs="Times New Roman"/>
          <w:b/>
          <w:bCs/>
          <w:sz w:val="28"/>
          <w:szCs w:val="28"/>
        </w:rPr>
        <w:t>(должностными лицами) администрации Камского сельсовета</w:t>
      </w:r>
    </w:p>
    <w:p w:rsidR="00184225" w:rsidRPr="00064681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B91DAA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и порядок осуществления  финансового контроля органами</w:t>
      </w:r>
    </w:p>
    <w:p w:rsidR="00184225" w:rsidRDefault="00184225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(должностными лицами) а</w:t>
      </w:r>
      <w:r w:rsidRPr="00064681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4681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1DAA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 w:cs="Times New Roman"/>
          <w:sz w:val="28"/>
          <w:szCs w:val="28"/>
        </w:rPr>
        <w:t>Бюджетным к</w:t>
      </w:r>
      <w:r w:rsidRPr="00B91DAA">
        <w:rPr>
          <w:rFonts w:ascii="Times New Roman" w:hAnsi="Times New Roman" w:cs="Times New Roman"/>
          <w:sz w:val="28"/>
          <w:szCs w:val="28"/>
        </w:rPr>
        <w:t xml:space="preserve">одексом, иными актами бюджетного законодательства и нормативными правовыми актами Российской Федерации, </w:t>
      </w:r>
      <w:r>
        <w:rPr>
          <w:rFonts w:ascii="Times New Roman" w:hAnsi="Times New Roman" w:cs="Times New Roman"/>
          <w:sz w:val="28"/>
          <w:szCs w:val="28"/>
        </w:rPr>
        <w:t>нормативно правовыми актами  Новосибирской области и м</w:t>
      </w:r>
      <w:r w:rsidRPr="00B91DAA">
        <w:rPr>
          <w:rFonts w:ascii="Times New Roman" w:hAnsi="Times New Roman" w:cs="Times New Roman"/>
          <w:sz w:val="28"/>
          <w:szCs w:val="28"/>
        </w:rPr>
        <w:t xml:space="preserve">униципальными правовыми актами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Pr="00B91DAA">
        <w:rPr>
          <w:rFonts w:ascii="Times New Roman" w:hAnsi="Times New Roman" w:cs="Times New Roman"/>
          <w:sz w:val="28"/>
          <w:szCs w:val="28"/>
        </w:rPr>
        <w:t>.</w:t>
      </w:r>
    </w:p>
    <w:p w:rsidR="00184225" w:rsidRPr="00B91DAA" w:rsidRDefault="00184225" w:rsidP="00B91DAA">
      <w:pPr>
        <w:pStyle w:val="ConsPlusNormal"/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Контроль, осуществляемый органами (должностными лицами) </w:t>
      </w:r>
      <w:r w:rsidRPr="00B91DA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Адми-</w:t>
      </w:r>
    </w:p>
    <w:p w:rsidR="00184225" w:rsidRDefault="00184225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нистрации</w:t>
      </w:r>
      <w:r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, предусматривает право на :</w:t>
      </w:r>
    </w:p>
    <w:p w:rsidR="00184225" w:rsidRDefault="00184225" w:rsidP="003D63D5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от получателей средств местного бюджета, </w:t>
      </w:r>
    </w:p>
    <w:p w:rsidR="00184225" w:rsidRDefault="00184225" w:rsidP="00B91DA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необходимой для осуществления контроля за использованием  средств местного бюджета;</w:t>
      </w:r>
    </w:p>
    <w:p w:rsidR="00184225" w:rsidRPr="00064681" w:rsidRDefault="00184225" w:rsidP="00B91DAA">
      <w:pPr>
        <w:pStyle w:val="ConsPlusNormal"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проверок получателей средств местного бюджета;</w:t>
      </w:r>
    </w:p>
    <w:p w:rsidR="00184225" w:rsidRPr="00064681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064681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требование устранений выявленных нарушений;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160D07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иные права в соответствии с законодательством Российской Федерации, законодательством Новосибирской области и нормативно правовыми актами</w:t>
      </w:r>
      <w:r w:rsidRPr="005C126C">
        <w:rPr>
          <w:rFonts w:ascii="Times New Roman" w:hAnsi="Times New Roman" w:cs="Times New Roman"/>
          <w:sz w:val="28"/>
          <w:szCs w:val="28"/>
        </w:rPr>
        <w:t xml:space="preserve">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Pr="00A505E9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A505E9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505E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4681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36</w:t>
      </w:r>
      <w:r w:rsidRPr="00064681">
        <w:rPr>
          <w:rFonts w:ascii="Times New Roman" w:hAnsi="Times New Roman" w:cs="Times New Roman"/>
          <w:b/>
          <w:bCs/>
          <w:sz w:val="28"/>
          <w:szCs w:val="28"/>
        </w:rPr>
        <w:t>. В</w:t>
      </w:r>
      <w:r>
        <w:rPr>
          <w:rFonts w:ascii="Times New Roman" w:hAnsi="Times New Roman" w:cs="Times New Roman"/>
          <w:b/>
          <w:bCs/>
          <w:sz w:val="28"/>
          <w:szCs w:val="28"/>
        </w:rPr>
        <w:t>ступление в силу настоящего нормативного акта.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1.Настоящий нормативно правовой акт вступает в силу со дня, следующего за днем  его официального опубликования.</w:t>
      </w:r>
    </w:p>
    <w:p w:rsidR="00184225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2.До приведения нормативно правовых актов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соответствие с настоящим нормативно-правовым актом нормативно-правовые акты </w:t>
      </w:r>
      <w:r w:rsidRPr="00C07427">
        <w:rPr>
          <w:rFonts w:ascii="Times New Roman" w:hAnsi="Times New Roman" w:cs="Times New Roman"/>
          <w:sz w:val="28"/>
          <w:szCs w:val="28"/>
        </w:rPr>
        <w:t>Камского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применяются в части, не противоречащей настоящему нормативно-правовому акту.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84225" w:rsidRDefault="00184225" w:rsidP="00256FE0">
      <w:pPr>
        <w:jc w:val="center"/>
        <w:rPr>
          <w:sz w:val="28"/>
          <w:szCs w:val="28"/>
        </w:rPr>
      </w:pPr>
    </w:p>
    <w:p w:rsidR="00184225" w:rsidRDefault="00184225" w:rsidP="00256FE0">
      <w:pPr>
        <w:jc w:val="center"/>
        <w:rPr>
          <w:sz w:val="28"/>
          <w:szCs w:val="28"/>
        </w:rPr>
      </w:pP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СОВЕТ ДЕПУТАТОВ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ОБЛАСТИ.</w:t>
      </w:r>
    </w:p>
    <w:p w:rsidR="00184225" w:rsidRDefault="00184225" w:rsidP="00256FE0">
      <w:pPr>
        <w:tabs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ab/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созыва.</w:t>
      </w:r>
    </w:p>
    <w:p w:rsidR="00184225" w:rsidRDefault="00184225" w:rsidP="00256FE0">
      <w:pPr>
        <w:jc w:val="center"/>
        <w:rPr>
          <w:sz w:val="28"/>
          <w:szCs w:val="28"/>
        </w:rPr>
      </w:pP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 № 3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пятой  сессии  .</w:t>
      </w:r>
    </w:p>
    <w:p w:rsidR="00184225" w:rsidRDefault="00184225" w:rsidP="00256FE0">
      <w:pPr>
        <w:jc w:val="center"/>
        <w:rPr>
          <w:sz w:val="28"/>
          <w:szCs w:val="28"/>
        </w:rPr>
      </w:pPr>
      <w:r>
        <w:rPr>
          <w:sz w:val="28"/>
          <w:szCs w:val="28"/>
        </w:rPr>
        <w:t>30.09.2014года .                                                                                           с. Кама</w:t>
      </w:r>
    </w:p>
    <w:p w:rsidR="00184225" w:rsidRDefault="00184225" w:rsidP="00256FE0">
      <w:pPr>
        <w:jc w:val="center"/>
        <w:rPr>
          <w:sz w:val="28"/>
          <w:szCs w:val="28"/>
        </w:rPr>
      </w:pPr>
    </w:p>
    <w:p w:rsidR="00184225" w:rsidRDefault="00184225" w:rsidP="00256FE0">
      <w:pPr>
        <w:pStyle w:val="Heading1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решение сессии № 6 двадцать первой сессии Совета депутатов от 27.03.2012г. «Об утверждении Положения о бюджетном процессе в Камском сельсовете Куйбышевского района Новосибирской области.»</w:t>
      </w:r>
    </w:p>
    <w:p w:rsidR="00184225" w:rsidRDefault="00184225" w:rsidP="00256FE0">
      <w:r>
        <w:t xml:space="preserve">    (внесение изм. решение № 4 от 22.11.2013г.)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Бюджетным Кодексом Российской Федерации и  Федеральным законом  « Об общих принципах организации местного самоуправления в Российской Федерации » от 06 октября 2003года  № 131-ФЗ.   Совет депутатов     </w:t>
      </w:r>
    </w:p>
    <w:p w:rsidR="00184225" w:rsidRDefault="00184225" w:rsidP="00256FE0">
      <w:pPr>
        <w:jc w:val="both"/>
        <w:outlineLvl w:val="0"/>
        <w:rPr>
          <w:b/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РЕШИЛ:</w:t>
      </w:r>
    </w:p>
    <w:p w:rsidR="00184225" w:rsidRDefault="00184225" w:rsidP="00256FE0">
      <w:pPr>
        <w:rPr>
          <w:lang w:eastAsia="en-US"/>
        </w:rPr>
      </w:pPr>
      <w:r>
        <w:rPr>
          <w:sz w:val="28"/>
          <w:szCs w:val="28"/>
        </w:rPr>
        <w:t>Внести изменения в решение  сессии № 6 двадцать первой сессии Совета депутатов от 27.03.2012г. «Об утверждении Положения о бюджетном процессе в Камском сельсовете Куйбышевского района Новосибирской области.»</w:t>
      </w:r>
      <w:r>
        <w:t xml:space="preserve">    (внесение изм. решение № 4 от 22.11.2013г.) </w:t>
      </w:r>
      <w:r>
        <w:rPr>
          <w:sz w:val="28"/>
          <w:szCs w:val="28"/>
        </w:rPr>
        <w:t>следующие изменения:</w:t>
      </w:r>
    </w:p>
    <w:p w:rsidR="00184225" w:rsidRPr="00274584" w:rsidRDefault="00184225" w:rsidP="00256FE0">
      <w:pPr>
        <w:rPr>
          <w:b/>
          <w:bCs/>
          <w:sz w:val="28"/>
          <w:szCs w:val="28"/>
        </w:rPr>
      </w:pPr>
      <w:r>
        <w:t xml:space="preserve">                          </w:t>
      </w:r>
      <w:r w:rsidRPr="00274584">
        <w:rPr>
          <w:sz w:val="28"/>
          <w:szCs w:val="28"/>
        </w:rPr>
        <w:t>1)</w:t>
      </w:r>
      <w:r w:rsidRPr="00274584">
        <w:t xml:space="preserve"> </w:t>
      </w:r>
      <w:r w:rsidRPr="00274584">
        <w:rPr>
          <w:b/>
          <w:bCs/>
          <w:sz w:val="28"/>
          <w:szCs w:val="28"/>
        </w:rPr>
        <w:t xml:space="preserve">В статье 6: 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>а) в  пункте 9 слово «целевых» заменить словом «муниципальных»;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пунктами 20.1-20.4 следующего содержания: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«20.1) принятие решений о заключении от имени администрации Камского сельсовета муниципальных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 Камского сельсовета о подготовке и реализации бюджетных инвестиций в объекты муниципальной собственности администрации Камского сельсовета, на срок реализации указанных решений;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20.2) установление случаев заключения от имени администрации Камского сельсовета муниципальных контрактов, предусмотренных </w:t>
      </w:r>
      <w:hyperlink r:id="rId10" w:history="1">
        <w:r>
          <w:rPr>
            <w:rStyle w:val="Hyperlink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20.3) принятие решений о заключении от имени администрации Камского сельсовета муниципальных контрактов, предусмотренных </w:t>
      </w:r>
      <w:hyperlink r:id="rId11" w:history="1">
        <w:r>
          <w:rPr>
            <w:rStyle w:val="Hyperlink"/>
            <w:sz w:val="28"/>
            <w:szCs w:val="28"/>
          </w:rPr>
          <w:t>абзацем третьим части 3 статьи 72</w:t>
        </w:r>
      </w:hyperlink>
      <w:r>
        <w:rPr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20.4) принятие решений о заключении муниципальных контрактов от имени администрации Камского сельсовета,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соответствующие цели муниципальными программами администрации Камского сельсовета, а также определение порядка принятия указанных решений;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2</w:t>
      </w:r>
      <w:r w:rsidRPr="00274584">
        <w:rPr>
          <w:sz w:val="28"/>
          <w:szCs w:val="28"/>
        </w:rPr>
        <w:t xml:space="preserve">) </w:t>
      </w:r>
      <w:r w:rsidRPr="00274584">
        <w:rPr>
          <w:b/>
          <w:bCs/>
          <w:sz w:val="28"/>
          <w:szCs w:val="28"/>
        </w:rPr>
        <w:t>В статье 7</w:t>
      </w:r>
      <w:r>
        <w:rPr>
          <w:sz w:val="28"/>
          <w:szCs w:val="28"/>
        </w:rPr>
        <w:t xml:space="preserve"> пункт 5 изложить в следующей редакции: 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>«5)ведет бюджетный  учет (обеспечивает ведение бюджетного учета)»;</w:t>
      </w:r>
    </w:p>
    <w:p w:rsidR="00184225" w:rsidRPr="00274584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74584">
        <w:rPr>
          <w:sz w:val="28"/>
          <w:szCs w:val="28"/>
        </w:rPr>
        <w:t>3</w:t>
      </w:r>
      <w:r w:rsidRPr="00274584">
        <w:rPr>
          <w:b/>
          <w:bCs/>
          <w:sz w:val="28"/>
          <w:szCs w:val="28"/>
        </w:rPr>
        <w:t>) Статья 9</w:t>
      </w:r>
      <w:r w:rsidRPr="00274584">
        <w:rPr>
          <w:sz w:val="28"/>
          <w:szCs w:val="28"/>
        </w:rPr>
        <w:t>: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а) пункт 3 изложить в следующей редакции: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«3)осуществляет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главным администратором доходов бюджета и подведомственными администраторами доходов бюджета»;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дополнить пунктом 3.1. следующего содержания: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«3.1)осуществляет  на основе  функциональной независимости внутренний финансовый аудит в целях: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184225" w:rsidRPr="00274584" w:rsidRDefault="00184225" w:rsidP="00256FE0">
      <w:pPr>
        <w:rPr>
          <w:b/>
          <w:bCs/>
          <w:sz w:val="28"/>
          <w:szCs w:val="28"/>
        </w:rPr>
      </w:pPr>
      <w:r w:rsidRPr="00274584">
        <w:rPr>
          <w:sz w:val="28"/>
          <w:szCs w:val="28"/>
        </w:rPr>
        <w:t xml:space="preserve">               4) </w:t>
      </w:r>
      <w:r w:rsidRPr="00274584">
        <w:rPr>
          <w:b/>
          <w:bCs/>
          <w:sz w:val="28"/>
          <w:szCs w:val="28"/>
        </w:rPr>
        <w:t>В статье 10: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а) </w:t>
      </w:r>
      <w:r>
        <w:rPr>
          <w:i/>
          <w:iCs/>
          <w:sz w:val="28"/>
          <w:szCs w:val="28"/>
        </w:rPr>
        <w:t xml:space="preserve">пункт 1 </w:t>
      </w:r>
      <w:r>
        <w:rPr>
          <w:sz w:val="28"/>
          <w:szCs w:val="28"/>
        </w:rPr>
        <w:t xml:space="preserve"> подпункт 10 изложить в следующей редакции: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«10)обеспечивает соблюдение получателем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представлении»; 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-подпункт 11 изложить в следующей редакции: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«11)осуществляет внутренний финансовый контроль, направленный на: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-соблюдение внутренних стандартов и процедур составления и исполнения бюджета по расходам, включая расходы на закупку товаров, работ, услуг для обеспечения муниципальных  нужд, составления бюджетной отчетности и ведения бюджетного учета главным распорядителем бюджетных средств и подведомственными ему распорядителями и получателями бюджетных средств;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-подготовку и организацию мер по повышению экономности и результативности использования бюджетных средств.»;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-дополнить подпунктом 11.1. следующего содержания: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«11.1) осуществляет  на основе  функциональной независимости внутренний финансовый аудит в целях: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-дополнить подпунктом 12.1. следующего содержания: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«12.1)отвечает от имени муниципального образования по денежным обязательствам подведомственных ему получателей бюджетных средств»;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б) </w:t>
      </w:r>
      <w:r>
        <w:rPr>
          <w:i/>
          <w:iCs/>
          <w:sz w:val="28"/>
          <w:szCs w:val="28"/>
        </w:rPr>
        <w:t>пункт 2: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-дополнить подпунктом 3 следующего содержания: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«3)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Бюджетным Кодексом, условий, целей и порядка, установленных при их предоставлении»;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-дополнить подпунктом 4 следующего содержания: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«4) осуществляет  на основе  функциональной независимости внутренний финансовый аудит в целях: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-оценки надежности внутреннего финансового контроля и подготовки рекомендаций по повышению его эффективности;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-подготовки предложений по повышению экономности  и результативности использования бюджетных средств.».</w:t>
      </w:r>
    </w:p>
    <w:p w:rsidR="00184225" w:rsidRPr="00274584" w:rsidRDefault="00184225" w:rsidP="00256FE0">
      <w:pPr>
        <w:rPr>
          <w:sz w:val="28"/>
          <w:szCs w:val="28"/>
        </w:rPr>
      </w:pPr>
      <w:r w:rsidRPr="00274584">
        <w:rPr>
          <w:sz w:val="28"/>
          <w:szCs w:val="28"/>
        </w:rPr>
        <w:t xml:space="preserve">              5) </w:t>
      </w:r>
      <w:r w:rsidRPr="00274584">
        <w:rPr>
          <w:b/>
          <w:bCs/>
          <w:sz w:val="28"/>
          <w:szCs w:val="28"/>
        </w:rPr>
        <w:t>В статье 12</w:t>
      </w:r>
      <w:r w:rsidRPr="00274584">
        <w:rPr>
          <w:sz w:val="28"/>
          <w:szCs w:val="28"/>
        </w:rPr>
        <w:t xml:space="preserve"> пункт 2 подпункт 7 исключить слово «целевые»; </w:t>
      </w:r>
    </w:p>
    <w:p w:rsidR="00184225" w:rsidRDefault="00184225" w:rsidP="00256FE0">
      <w:pPr>
        <w:tabs>
          <w:tab w:val="left" w:pos="1095"/>
        </w:tabs>
        <w:jc w:val="both"/>
        <w:rPr>
          <w:b/>
          <w:bCs/>
          <w:sz w:val="28"/>
          <w:szCs w:val="28"/>
        </w:rPr>
      </w:pPr>
      <w:r w:rsidRPr="00274584">
        <w:rPr>
          <w:sz w:val="28"/>
          <w:szCs w:val="28"/>
        </w:rPr>
        <w:t xml:space="preserve">             6)</w:t>
      </w:r>
      <w:r w:rsidRPr="00274584">
        <w:rPr>
          <w:b/>
          <w:bCs/>
          <w:sz w:val="28"/>
          <w:szCs w:val="28"/>
        </w:rPr>
        <w:t>В статье 15</w:t>
      </w:r>
      <w:r>
        <w:rPr>
          <w:b/>
          <w:bCs/>
          <w:sz w:val="28"/>
          <w:szCs w:val="28"/>
        </w:rPr>
        <w:t xml:space="preserve"> :</w:t>
      </w:r>
    </w:p>
    <w:p w:rsidR="00184225" w:rsidRDefault="00184225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а) пункт 3 после слов «в объекты капитального строительства» дополнить словами «муниципальной собственности администрации Камского сельсовета»;</w:t>
      </w:r>
    </w:p>
    <w:p w:rsidR="00184225" w:rsidRDefault="00184225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7)  </w:t>
      </w:r>
      <w:r w:rsidRPr="00274584">
        <w:rPr>
          <w:b/>
          <w:bCs/>
          <w:sz w:val="28"/>
          <w:szCs w:val="28"/>
        </w:rPr>
        <w:t>статья 16</w:t>
      </w:r>
      <w:r>
        <w:rPr>
          <w:sz w:val="28"/>
          <w:szCs w:val="28"/>
        </w:rPr>
        <w:t xml:space="preserve"> наименование изложить в следующей редакции: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>«Статья 16 .Муниципальные программы»;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            8) </w:t>
      </w:r>
      <w:r w:rsidRPr="00274584">
        <w:rPr>
          <w:b/>
          <w:bCs/>
          <w:sz w:val="28"/>
          <w:szCs w:val="28"/>
        </w:rPr>
        <w:t>В статье 17</w:t>
      </w:r>
      <w:r>
        <w:rPr>
          <w:sz w:val="28"/>
          <w:szCs w:val="28"/>
        </w:rPr>
        <w:t xml:space="preserve"> пункт 2   подпункт 4 изложить в следующей редакции:</w:t>
      </w:r>
    </w:p>
    <w:p w:rsidR="00184225" w:rsidRDefault="00184225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>«4)</w:t>
      </w:r>
      <w:r>
        <w:t xml:space="preserve"> </w:t>
      </w:r>
      <w:r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в ведомственной структуре расходов администрации Камского сельсовета»;</w:t>
      </w:r>
    </w:p>
    <w:p w:rsidR="00184225" w:rsidRPr="00274584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9) </w:t>
      </w:r>
      <w:r w:rsidRPr="00274584">
        <w:rPr>
          <w:b/>
          <w:bCs/>
          <w:sz w:val="28"/>
          <w:szCs w:val="28"/>
        </w:rPr>
        <w:t>В статье 19</w:t>
      </w:r>
      <w:r w:rsidRPr="00274584">
        <w:rPr>
          <w:sz w:val="28"/>
          <w:szCs w:val="28"/>
        </w:rPr>
        <w:t xml:space="preserve"> 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а) пункт 4: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слово «Главе» заменить словом «администрации»;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б) пункт 7: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-подпункт 1 слово «глава» заменить словом «администрация»;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-подпункт 2 слово «глава» заменить словом «администрация»;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10</w:t>
      </w:r>
      <w:r w:rsidRPr="00274584">
        <w:rPr>
          <w:sz w:val="28"/>
          <w:szCs w:val="28"/>
        </w:rPr>
        <w:t xml:space="preserve">) </w:t>
      </w:r>
      <w:r w:rsidRPr="00274584">
        <w:rPr>
          <w:b/>
          <w:bCs/>
          <w:sz w:val="28"/>
          <w:szCs w:val="28"/>
        </w:rPr>
        <w:t xml:space="preserve">В статье 25 </w:t>
      </w:r>
      <w:r w:rsidRPr="00274584">
        <w:rPr>
          <w:sz w:val="28"/>
          <w:szCs w:val="28"/>
        </w:rPr>
        <w:t>пункт</w:t>
      </w:r>
      <w:r>
        <w:rPr>
          <w:sz w:val="28"/>
          <w:szCs w:val="28"/>
        </w:rPr>
        <w:t xml:space="preserve"> 4:</w:t>
      </w:r>
    </w:p>
    <w:p w:rsidR="00184225" w:rsidRDefault="00184225" w:rsidP="00334821">
      <w:pPr>
        <w:tabs>
          <w:tab w:val="left" w:pos="8445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слова «30 рабочих дней» заменить словами «один месяц»;</w:t>
      </w:r>
      <w:r>
        <w:rPr>
          <w:sz w:val="28"/>
          <w:szCs w:val="28"/>
        </w:rPr>
        <w:tab/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11) </w:t>
      </w:r>
      <w:r w:rsidRPr="00274584">
        <w:rPr>
          <w:b/>
          <w:bCs/>
          <w:sz w:val="28"/>
          <w:szCs w:val="28"/>
        </w:rPr>
        <w:t>статью 33</w:t>
      </w:r>
      <w:r>
        <w:rPr>
          <w:sz w:val="28"/>
          <w:szCs w:val="28"/>
        </w:rPr>
        <w:t xml:space="preserve"> изложить в следующей редакции:</w:t>
      </w:r>
    </w:p>
    <w:p w:rsidR="00184225" w:rsidRDefault="00184225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«1.Муниципальный финансовый контроль в администрации Камского сельсовета осуществляют: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1)контрольный орган Куйбышевского района (по соглашению);</w:t>
      </w:r>
    </w:p>
    <w:p w:rsidR="00184225" w:rsidRDefault="00184225" w:rsidP="00256FE0">
      <w:pPr>
        <w:tabs>
          <w:tab w:val="left" w:pos="10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2)органы муниципального финансового контроля администрации Камского сельсовета;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3)финансовый орган администрации Камского сельсовета. 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2.Объектами муниципального финансового контроля (далее - объекты контроля) являются: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1)главные распорядители (распорядители, получатели) бюджетных средств, главные администраторы (администраторы) доходов бюджета, главные администраторы (администраторы) источников финансирования дефицита бюджета;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2)финансовые органы (главные распорядители (распорядители) и получатели средств бюджета, которому предоставлены межбюджетные трансферты) в части соблюдения ими целей и условий предоставления межбюджетных трансфертов, бюджетных кредитов, предоставленных из  бюджета администрации Камского сельсовета;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3)муниципальные учреждения;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4)муниципальные унитарные предприятия;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5)хозяйственные товарищества и общества с участием публично-правовых образований в их уставных (складочных) капиталах, а также коммерческие организации с долей (вкладом) таких товариществ и обществ в их уставных (складочных) капиталах;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6)юридические лица (за исключением государственных (муниципальных)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капиталах), индивидуальные предприниматели, физические лица в части соблюдения ими условий договоров (соглашений) о предоставлении средств из бюджета Камского сельсовета, договоров (соглашений) о предоставлении муниципальных гарантий;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7)кредитные организации, осуществляющие отдельные операции с бюджетными средствами, в части соблюдения ими условий договоров (соглашений) о предоставлении средств из бюджета Камского сельсовета.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3.Муниципальный финансовый контроль в отношении объектов контроля (за исключением участников бюджетного процесса, бюджетных и автономных учреждений, государственных (муниципальных) унитарных предприятий, государственных корпораций и государственных компаний,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долей (вкладом) таких товариществ и обществ в их уставных (складочных) капиталах) осуществляется только в части соблюдения ими условий предоставления средств из бюджета, в процессе проверки главных распорядителей (распорядителей) бюджетных средств, их предоставивших.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4.Непредставление или несвоевременное представление объектами контроля в органы муниципального финансового контроля по их запросам информации, документов и материалов, необходимых для осуществления их полномочий по муниципальному финансовому контролю, а равно их представление 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5.Проверка расходов контрольного органа Куйбышевского района за отчетный финансовый год осуществляется в соответствии с Федеральным </w:t>
      </w:r>
      <w:hyperlink r:id="rId12" w:history="1">
        <w:r>
          <w:rPr>
            <w:rStyle w:val="Hyperlink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7 февраля 2011 года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Муниципальный финансовый контроль подразделяется на внешний и внутренний, предварительный и последующий.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1)Внешний муниципальный финансовый контроль в сфере бюджетных правоотношений является контрольной деятельностью Контрольного органа Куйбышевского района.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контроля, являющихся соответственно органами (должностными лицами) администрации Камского сельсовета , финансового органа администрации Камского сельсовета 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4)Последующий контроль осуществляется по результатам исполнения бюджета  Камского сельсовета в целях установления законности его исполнения, достоверности учета и отчетности.</w:t>
      </w:r>
    </w:p>
    <w:p w:rsidR="00184225" w:rsidRDefault="00184225" w:rsidP="00256FE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7.Муниципальный финансовый контроль в администрации Камского сельсовета  осуществляются в целях обеспечения соблюдения бюджетного законодательства Российской Федерации, законов  Новосибирской области, нормативных правовых актов администрации Камского сельсовета  и иных нормативных правовых актов, регулирующих бюджетные правоотношения.».</w:t>
      </w:r>
    </w:p>
    <w:p w:rsidR="00184225" w:rsidRDefault="00184225" w:rsidP="00256F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>
        <w:rPr>
          <w:b/>
          <w:bCs/>
          <w:sz w:val="28"/>
          <w:szCs w:val="28"/>
        </w:rPr>
        <w:t>Статью 34</w:t>
      </w:r>
      <w:r>
        <w:rPr>
          <w:sz w:val="28"/>
          <w:szCs w:val="28"/>
        </w:rPr>
        <w:t xml:space="preserve"> признать утратившей силу.</w:t>
      </w:r>
    </w:p>
    <w:p w:rsidR="00184225" w:rsidRDefault="00184225" w:rsidP="00256FE0">
      <w:pPr>
        <w:jc w:val="both"/>
        <w:rPr>
          <w:sz w:val="28"/>
          <w:szCs w:val="28"/>
        </w:rPr>
      </w:pPr>
      <w:r>
        <w:rPr>
          <w:sz w:val="28"/>
          <w:szCs w:val="28"/>
        </w:rPr>
        <w:t>16. Решение  вступает   в    силу  со  дня   официального  опубликования   в    периодическом     печатном     издание  органов местного самоуправления   Камского сельсовета  «Сельский вестник».</w:t>
      </w:r>
    </w:p>
    <w:p w:rsidR="00184225" w:rsidRDefault="00184225" w:rsidP="00256FE0">
      <w:pPr>
        <w:jc w:val="both"/>
        <w:rPr>
          <w:sz w:val="28"/>
          <w:szCs w:val="28"/>
        </w:rPr>
      </w:pP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  Т.Ф. Черкашина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>Глава  Камского сельсовета</w:t>
      </w:r>
    </w:p>
    <w:p w:rsidR="00184225" w:rsidRDefault="00184225" w:rsidP="00256FE0">
      <w:pPr>
        <w:rPr>
          <w:sz w:val="28"/>
          <w:szCs w:val="28"/>
        </w:rPr>
      </w:pPr>
      <w:r>
        <w:rPr>
          <w:sz w:val="28"/>
          <w:szCs w:val="28"/>
        </w:rPr>
        <w:t xml:space="preserve"> Куйбышевского района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А.А. Алексеенко</w:t>
      </w:r>
    </w:p>
    <w:p w:rsidR="00184225" w:rsidRDefault="00184225" w:rsidP="00256FE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Pr="00027C97" w:rsidRDefault="00184225" w:rsidP="00256FE0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КАМСКОГО СЕЛЬСОВЕТА</w:t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КУЙБЫШЕВСКОГО РАЙОНА</w:t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ОБЛАСТИ.</w:t>
      </w:r>
    </w:p>
    <w:p w:rsidR="00184225" w:rsidRDefault="00184225" w:rsidP="008B4548">
      <w:pPr>
        <w:tabs>
          <w:tab w:val="left" w:pos="73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ab/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 созыва.</w:t>
      </w:r>
    </w:p>
    <w:p w:rsidR="00184225" w:rsidRDefault="00184225" w:rsidP="008B4548">
      <w:pPr>
        <w:jc w:val="center"/>
        <w:rPr>
          <w:sz w:val="28"/>
          <w:szCs w:val="28"/>
        </w:rPr>
      </w:pP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 № 3</w:t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Пятьдесят четвертой  сессии  .</w:t>
      </w:r>
    </w:p>
    <w:p w:rsidR="00184225" w:rsidRDefault="00184225" w:rsidP="008B4548">
      <w:pPr>
        <w:jc w:val="center"/>
        <w:rPr>
          <w:sz w:val="28"/>
          <w:szCs w:val="28"/>
        </w:rPr>
      </w:pPr>
      <w:r>
        <w:rPr>
          <w:sz w:val="28"/>
          <w:szCs w:val="28"/>
        </w:rPr>
        <w:t>19.06.2015года .                                                                                           с. Кама</w:t>
      </w:r>
    </w:p>
    <w:p w:rsidR="00184225" w:rsidRDefault="00184225" w:rsidP="008B4548">
      <w:pPr>
        <w:jc w:val="center"/>
        <w:rPr>
          <w:sz w:val="28"/>
          <w:szCs w:val="28"/>
        </w:rPr>
      </w:pPr>
    </w:p>
    <w:p w:rsidR="00184225" w:rsidRPr="00364076" w:rsidRDefault="00184225" w:rsidP="008B4548">
      <w:pPr>
        <w:pStyle w:val="Heading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64076">
        <w:rPr>
          <w:rFonts w:ascii="Times New Roman" w:hAnsi="Times New Roman" w:cs="Times New Roman"/>
          <w:b w:val="0"/>
          <w:bCs w:val="0"/>
          <w:sz w:val="28"/>
          <w:szCs w:val="28"/>
        </w:rPr>
        <w:t>О внесении изменений в решение сессии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6</w:t>
      </w:r>
      <w:r w:rsidRPr="0036407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двадцать первой сессии Совета депутатов от 27.03.2012г. «</w:t>
      </w:r>
      <w:r w:rsidRPr="00364076"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Положения о бюджетном процессе в Камском сельсовете Куйбышевского района Новосибирской области.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</w:p>
    <w:p w:rsidR="00184225" w:rsidRPr="00364076" w:rsidRDefault="00184225" w:rsidP="008B4548">
      <w:r w:rsidRPr="00364076">
        <w:t xml:space="preserve">    (</w:t>
      </w:r>
      <w:r>
        <w:t>внесение изм.</w:t>
      </w:r>
      <w:r w:rsidRPr="00364076">
        <w:t xml:space="preserve"> решение № 4 от 22.11.2013г.</w:t>
      </w:r>
      <w:r>
        <w:t xml:space="preserve"> №3 от 30.09.2014г.</w:t>
      </w:r>
      <w:r w:rsidRPr="00364076">
        <w:t>)</w:t>
      </w:r>
    </w:p>
    <w:p w:rsidR="00184225" w:rsidRDefault="00184225" w:rsidP="008B45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Бюджетным Кодексом Российской Федерации и  Федеральным законом  « Об общих принципах организации местного самоуправления в Российской Федерации » от 06 октября 2003года  № 131-ФЗ.   Совет депутатов     </w:t>
      </w:r>
    </w:p>
    <w:p w:rsidR="00184225" w:rsidRDefault="00184225" w:rsidP="008B4548">
      <w:pPr>
        <w:jc w:val="both"/>
        <w:outlineLvl w:val="0"/>
        <w:rPr>
          <w:b/>
          <w:bCs/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РЕШИЛ:</w:t>
      </w:r>
    </w:p>
    <w:p w:rsidR="00184225" w:rsidRPr="00444563" w:rsidRDefault="00184225" w:rsidP="008B4548">
      <w:r w:rsidRPr="00444563">
        <w:rPr>
          <w:sz w:val="28"/>
          <w:szCs w:val="28"/>
        </w:rPr>
        <w:t>Внести изменения в решение  сессии № 6 двадцать первой сессии Совета депутатов от 27.03.2012г. «Об утверждении Положения о бюджетном процессе в Камском сельсовете Куйбышевского района Новосибирской области.»</w:t>
      </w:r>
      <w:r w:rsidRPr="00444563">
        <w:t xml:space="preserve">   </w:t>
      </w:r>
      <w:r w:rsidRPr="00364076">
        <w:t xml:space="preserve"> (</w:t>
      </w:r>
      <w:r>
        <w:t>внесение изм.</w:t>
      </w:r>
      <w:r w:rsidRPr="00364076">
        <w:t xml:space="preserve"> решение № 4 от 22.11.2013г.</w:t>
      </w:r>
      <w:r>
        <w:t>,</w:t>
      </w:r>
      <w:r w:rsidRPr="006E0DA7">
        <w:t xml:space="preserve"> </w:t>
      </w:r>
      <w:r>
        <w:t>№3 от 30.09.2014г.</w:t>
      </w:r>
      <w:r w:rsidRPr="00364076">
        <w:t>)</w:t>
      </w:r>
      <w:r>
        <w:t xml:space="preserve"> </w:t>
      </w:r>
      <w:r w:rsidRPr="00444563">
        <w:rPr>
          <w:sz w:val="28"/>
          <w:szCs w:val="28"/>
        </w:rPr>
        <w:t>следующие изменения:</w:t>
      </w:r>
    </w:p>
    <w:p w:rsidR="00184225" w:rsidRPr="005B0FFA" w:rsidRDefault="00184225" w:rsidP="008B4548">
      <w:pPr>
        <w:rPr>
          <w:b/>
          <w:bCs/>
          <w:sz w:val="28"/>
          <w:szCs w:val="28"/>
        </w:rPr>
      </w:pPr>
      <w:r w:rsidRPr="005B0FFA">
        <w:rPr>
          <w:sz w:val="28"/>
          <w:szCs w:val="28"/>
        </w:rPr>
        <w:t>1)</w:t>
      </w:r>
      <w:r w:rsidRPr="005B0FFA">
        <w:t xml:space="preserve"> </w:t>
      </w:r>
      <w:r w:rsidRPr="005B0FFA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12</w:t>
      </w:r>
      <w:r w:rsidRPr="005B0FFA">
        <w:rPr>
          <w:b/>
          <w:bCs/>
          <w:sz w:val="28"/>
          <w:szCs w:val="28"/>
        </w:rPr>
        <w:t xml:space="preserve">: </w:t>
      </w:r>
    </w:p>
    <w:p w:rsidR="00184225" w:rsidRPr="005B0FFA" w:rsidRDefault="00184225" w:rsidP="008B4548">
      <w:pPr>
        <w:rPr>
          <w:sz w:val="28"/>
          <w:szCs w:val="28"/>
        </w:rPr>
      </w:pPr>
      <w:r w:rsidRPr="005B0FFA">
        <w:rPr>
          <w:sz w:val="28"/>
          <w:szCs w:val="28"/>
        </w:rPr>
        <w:t xml:space="preserve">а) в  пункте </w:t>
      </w:r>
      <w:r>
        <w:rPr>
          <w:sz w:val="28"/>
          <w:szCs w:val="28"/>
        </w:rPr>
        <w:t>1 слова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и налоговой политики» заменить слова</w:t>
      </w:r>
      <w:r w:rsidRPr="005B0FF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политики и основные направления налоговой политики</w:t>
      </w:r>
      <w:r w:rsidRPr="005B0FFA">
        <w:rPr>
          <w:sz w:val="28"/>
          <w:szCs w:val="28"/>
        </w:rPr>
        <w:t>»;</w:t>
      </w:r>
    </w:p>
    <w:p w:rsidR="00184225" w:rsidRPr="005B0FFA" w:rsidRDefault="00184225" w:rsidP="008B4548">
      <w:pPr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Pr="005B0FFA">
        <w:rPr>
          <w:sz w:val="28"/>
          <w:szCs w:val="28"/>
        </w:rPr>
        <w:t>)</w:t>
      </w:r>
      <w:r w:rsidRPr="005B0FFA">
        <w:t xml:space="preserve"> </w:t>
      </w:r>
      <w:r w:rsidRPr="005B0FFA">
        <w:rPr>
          <w:b/>
          <w:bCs/>
          <w:sz w:val="28"/>
          <w:szCs w:val="28"/>
        </w:rPr>
        <w:t xml:space="preserve">В статье </w:t>
      </w:r>
      <w:r>
        <w:rPr>
          <w:b/>
          <w:bCs/>
          <w:sz w:val="28"/>
          <w:szCs w:val="28"/>
        </w:rPr>
        <w:t>18</w:t>
      </w:r>
      <w:r w:rsidRPr="005B0FFA">
        <w:rPr>
          <w:b/>
          <w:bCs/>
          <w:sz w:val="28"/>
          <w:szCs w:val="28"/>
        </w:rPr>
        <w:t xml:space="preserve">: </w:t>
      </w:r>
    </w:p>
    <w:p w:rsidR="00184225" w:rsidRDefault="00184225" w:rsidP="008B4548">
      <w:pPr>
        <w:rPr>
          <w:sz w:val="28"/>
          <w:szCs w:val="28"/>
        </w:rPr>
      </w:pPr>
      <w:r w:rsidRPr="005B0FFA">
        <w:rPr>
          <w:sz w:val="28"/>
          <w:szCs w:val="28"/>
        </w:rPr>
        <w:t xml:space="preserve">а) в  пункте </w:t>
      </w:r>
      <w:r>
        <w:rPr>
          <w:sz w:val="28"/>
          <w:szCs w:val="28"/>
        </w:rPr>
        <w:t>2 слово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закон» исключить </w:t>
      </w:r>
    </w:p>
    <w:p w:rsidR="00184225" w:rsidRDefault="00184225" w:rsidP="008B4548">
      <w:pPr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B0FFA">
        <w:rPr>
          <w:sz w:val="28"/>
          <w:szCs w:val="28"/>
        </w:rPr>
        <w:t>в  пункте</w:t>
      </w:r>
      <w:r>
        <w:rPr>
          <w:sz w:val="28"/>
          <w:szCs w:val="28"/>
        </w:rPr>
        <w:t xml:space="preserve"> 3 подпункте 2</w:t>
      </w:r>
      <w:r w:rsidRPr="00C901D4">
        <w:rPr>
          <w:sz w:val="28"/>
          <w:szCs w:val="28"/>
        </w:rPr>
        <w:t xml:space="preserve"> </w:t>
      </w:r>
      <w:r>
        <w:rPr>
          <w:sz w:val="28"/>
          <w:szCs w:val="28"/>
        </w:rPr>
        <w:t>слова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и налоговой политики» заменить слова</w:t>
      </w:r>
      <w:r w:rsidRPr="005B0FFA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5B0FFA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основные направления бюджетной политики и основные направления налоговой политики</w:t>
      </w:r>
      <w:r w:rsidRPr="005B0FFA">
        <w:rPr>
          <w:sz w:val="28"/>
          <w:szCs w:val="28"/>
        </w:rPr>
        <w:t>»;</w:t>
      </w:r>
      <w:r>
        <w:rPr>
          <w:sz w:val="28"/>
          <w:szCs w:val="28"/>
        </w:rPr>
        <w:t xml:space="preserve"> </w:t>
      </w: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  <w:r>
        <w:rPr>
          <w:sz w:val="28"/>
          <w:szCs w:val="28"/>
        </w:rPr>
        <w:t>Глава Камского сельсовета                                                      А.А.Алексеенко</w:t>
      </w: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Default="00184225" w:rsidP="008B4548">
      <w:pPr>
        <w:rPr>
          <w:sz w:val="28"/>
          <w:szCs w:val="28"/>
        </w:rPr>
      </w:pPr>
    </w:p>
    <w:p w:rsidR="00184225" w:rsidRPr="00432EC5" w:rsidRDefault="00184225" w:rsidP="007E050E">
      <w:pPr>
        <w:jc w:val="center"/>
        <w:rPr>
          <w:b/>
          <w:bCs/>
          <w:sz w:val="28"/>
          <w:szCs w:val="28"/>
        </w:rPr>
      </w:pPr>
      <w:r w:rsidRPr="00914988">
        <w:rPr>
          <w:sz w:val="28"/>
          <w:szCs w:val="28"/>
        </w:rPr>
        <w:t>СОВЕТ ДЕПУТАТОВ</w:t>
      </w:r>
    </w:p>
    <w:p w:rsidR="00184225" w:rsidRPr="00914988" w:rsidRDefault="00184225" w:rsidP="007E050E">
      <w:pPr>
        <w:jc w:val="center"/>
        <w:rPr>
          <w:sz w:val="28"/>
          <w:szCs w:val="28"/>
        </w:rPr>
      </w:pPr>
      <w:r w:rsidRPr="00914988">
        <w:rPr>
          <w:sz w:val="28"/>
          <w:szCs w:val="28"/>
        </w:rPr>
        <w:t>КАМСКОГО СЕЛЬСОВЕТА</w:t>
      </w:r>
    </w:p>
    <w:p w:rsidR="00184225" w:rsidRPr="00914988" w:rsidRDefault="00184225" w:rsidP="007E050E">
      <w:pPr>
        <w:jc w:val="center"/>
        <w:rPr>
          <w:sz w:val="28"/>
          <w:szCs w:val="28"/>
        </w:rPr>
      </w:pPr>
      <w:r w:rsidRPr="00914988">
        <w:rPr>
          <w:sz w:val="28"/>
          <w:szCs w:val="28"/>
        </w:rPr>
        <w:t>КУЙБЫШЕВСКОГО РАЙОНА</w:t>
      </w:r>
    </w:p>
    <w:p w:rsidR="00184225" w:rsidRPr="00914988" w:rsidRDefault="00184225" w:rsidP="007E050E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184225" w:rsidRPr="00914988" w:rsidRDefault="00184225" w:rsidP="007E050E">
      <w:pPr>
        <w:jc w:val="center"/>
        <w:rPr>
          <w:sz w:val="28"/>
          <w:szCs w:val="28"/>
        </w:rPr>
      </w:pPr>
    </w:p>
    <w:p w:rsidR="00184225" w:rsidRPr="00914988" w:rsidRDefault="00184225" w:rsidP="007E050E">
      <w:pPr>
        <w:jc w:val="center"/>
        <w:rPr>
          <w:sz w:val="28"/>
          <w:szCs w:val="28"/>
        </w:rPr>
      </w:pPr>
      <w:r w:rsidRPr="00914988">
        <w:rPr>
          <w:sz w:val="28"/>
          <w:szCs w:val="28"/>
        </w:rPr>
        <w:t>Пятого  созыва.</w:t>
      </w:r>
    </w:p>
    <w:p w:rsidR="00184225" w:rsidRPr="00914988" w:rsidRDefault="00184225" w:rsidP="007E050E">
      <w:pPr>
        <w:rPr>
          <w:sz w:val="28"/>
          <w:szCs w:val="28"/>
        </w:rPr>
      </w:pPr>
      <w:r w:rsidRPr="00914988">
        <w:rPr>
          <w:sz w:val="28"/>
          <w:szCs w:val="28"/>
        </w:rPr>
        <w:t xml:space="preserve"> </w:t>
      </w:r>
    </w:p>
    <w:p w:rsidR="00184225" w:rsidRPr="005D5139" w:rsidRDefault="00184225" w:rsidP="007E05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84225" w:rsidRPr="005D5139" w:rsidRDefault="00184225" w:rsidP="007E05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Семнадцатой</w:t>
      </w:r>
      <w:r w:rsidRPr="005D5139">
        <w:rPr>
          <w:b/>
          <w:bCs/>
          <w:sz w:val="28"/>
          <w:szCs w:val="28"/>
        </w:rPr>
        <w:t xml:space="preserve"> сессии</w:t>
      </w: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  <w:r>
        <w:rPr>
          <w:sz w:val="28"/>
          <w:szCs w:val="28"/>
        </w:rPr>
        <w:t>26.12.2016 г.                                       с. Кама                                                     № 4</w:t>
      </w:r>
    </w:p>
    <w:p w:rsidR="00184225" w:rsidRDefault="00184225" w:rsidP="007E050E">
      <w:pPr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сессии №6 двадцать первой сессии Совета депутатов от 27.03.2012г. « Об утверждении Положения о бюджетном процессе в Камском сельсовете Куйбышевского района Новосибирской области». </w:t>
      </w:r>
    </w:p>
    <w:p w:rsidR="00184225" w:rsidRDefault="00184225" w:rsidP="007E050E">
      <w:pPr>
        <w:tabs>
          <w:tab w:val="left" w:pos="210"/>
        </w:tabs>
        <w:rPr>
          <w:sz w:val="28"/>
          <w:szCs w:val="28"/>
        </w:rPr>
      </w:pPr>
      <w:r>
        <w:rPr>
          <w:sz w:val="28"/>
          <w:szCs w:val="28"/>
        </w:rPr>
        <w:tab/>
        <w:t>( внесение изм. решение №4 от 22.11.2013г., №3 от 30.09.2014г., №3 от 19.06.2015г.).</w:t>
      </w:r>
    </w:p>
    <w:p w:rsidR="00184225" w:rsidRPr="00C80F47" w:rsidRDefault="00184225" w:rsidP="007E05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Руководствуясь Бюджетным Кодексом Российской Федерации, статьи 184.2 Бюджетного Кодекса,  Федеральным законом « Об общих принципах организации  местного самоуправления в Российской Федерации» от 06 октября 2003 года №131 – ФЗ. </w:t>
      </w:r>
      <w:r w:rsidRPr="00C80F47">
        <w:rPr>
          <w:sz w:val="28"/>
          <w:szCs w:val="28"/>
        </w:rPr>
        <w:t xml:space="preserve">Совет депутатов </w:t>
      </w:r>
    </w:p>
    <w:p w:rsidR="00184225" w:rsidRPr="00C80F47" w:rsidRDefault="00184225" w:rsidP="007E050E">
      <w:pPr>
        <w:ind w:firstLine="540"/>
        <w:rPr>
          <w:b/>
          <w:bCs/>
          <w:sz w:val="28"/>
          <w:szCs w:val="28"/>
        </w:rPr>
      </w:pPr>
      <w:r w:rsidRPr="00C80F47">
        <w:rPr>
          <w:b/>
          <w:bCs/>
          <w:sz w:val="28"/>
          <w:szCs w:val="28"/>
        </w:rPr>
        <w:t>РЕШИЛ:</w:t>
      </w:r>
    </w:p>
    <w:p w:rsidR="00184225" w:rsidRDefault="00184225" w:rsidP="007E050E">
      <w:pPr>
        <w:pStyle w:val="ConsPlusTitle"/>
        <w:ind w:left="36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t>Внести изменения в главу 4 «Рассмотрение проекта решения о бюджете и утверждение решения о бюджете камского сельсовета» пункта 3 статьи</w:t>
      </w:r>
      <w:r w:rsidRPr="00E64F87">
        <w:t xml:space="preserve"> 18</w:t>
      </w:r>
      <w:r>
        <w:t xml:space="preserve"> «</w:t>
      </w:r>
      <w:r w:rsidRPr="00E64F87">
        <w:t>Внесение проекта решения о бюджете</w:t>
      </w:r>
      <w:r>
        <w:t xml:space="preserve"> </w:t>
      </w:r>
      <w:r w:rsidRPr="00E64F87">
        <w:t>Камского сельсовета на рассмотрение в Совет депутатов</w:t>
      </w:r>
      <w:r>
        <w:t xml:space="preserve"> </w:t>
      </w:r>
      <w:r w:rsidRPr="00E64F87">
        <w:t>Камского сельсовета</w:t>
      </w:r>
      <w:r>
        <w:t>» и утвердить порядок предоставления документов и материалов одновременно с проектом согласно статье 184.2. Бюджетного кодекса РФ.</w:t>
      </w:r>
    </w:p>
    <w:p w:rsidR="00184225" w:rsidRPr="00064681" w:rsidRDefault="00184225" w:rsidP="007E050E">
      <w:pPr>
        <w:pStyle w:val="ConsPlusTitle"/>
        <w:ind w:left="360"/>
        <w:jc w:val="both"/>
      </w:pPr>
      <w:r>
        <w:t xml:space="preserve"> Одновременно с проектом  решения о бюджете  должны быть представлены следующие документы и материалы:</w:t>
      </w:r>
    </w:p>
    <w:p w:rsidR="00184225" w:rsidRPr="000F6E3F" w:rsidRDefault="00184225" w:rsidP="007E050E">
      <w:pPr>
        <w:pStyle w:val="ConsPlusNormal"/>
        <w:numPr>
          <w:ilvl w:val="0"/>
          <w:numId w:val="42"/>
        </w:numPr>
        <w:tabs>
          <w:tab w:val="left" w:pos="108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74584">
        <w:rPr>
          <w:rFonts w:ascii="Times New Roman" w:hAnsi="Times New Roman" w:cs="Times New Roman"/>
          <w:i/>
          <w:iCs/>
          <w:sz w:val="28"/>
          <w:szCs w:val="28"/>
        </w:rPr>
        <w:t>основные направления  бюджетной политики и основные направления налоговой политики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0F6E3F">
        <w:rPr>
          <w:rFonts w:ascii="Times New Roman" w:hAnsi="Times New Roman" w:cs="Times New Roman"/>
          <w:sz w:val="28"/>
          <w:szCs w:val="28"/>
        </w:rPr>
        <w:t xml:space="preserve">Камского сельсовета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F6E3F">
        <w:rPr>
          <w:rFonts w:ascii="Times New Roman" w:hAnsi="Times New Roman" w:cs="Times New Roman"/>
          <w:sz w:val="28"/>
          <w:szCs w:val="28"/>
        </w:rPr>
        <w:t>а очередной финансовый год и плановый период ;</w:t>
      </w:r>
    </w:p>
    <w:p w:rsidR="00184225" w:rsidRDefault="00184225" w:rsidP="007E050E">
      <w:pPr>
        <w:pStyle w:val="10"/>
        <w:widowControl w:val="0"/>
        <w:numPr>
          <w:ilvl w:val="0"/>
          <w:numId w:val="42"/>
        </w:numPr>
        <w:tabs>
          <w:tab w:val="clear" w:pos="1461"/>
          <w:tab w:val="num" w:pos="0"/>
          <w:tab w:val="left" w:pos="1083"/>
        </w:tabs>
        <w:ind w:right="0"/>
      </w:pPr>
      <w:r>
        <w:t>предварительные итоги</w:t>
      </w:r>
      <w:r w:rsidRPr="00F74855">
        <w:t xml:space="preserve"> социально-экономического развития</w:t>
      </w:r>
      <w:r>
        <w:t xml:space="preserve"> Камского сельсовета за истекший период текущего финансового года и ожидаемые итоги социально-экономического развития Камского сельсовета за текущий финансовый год.</w:t>
      </w:r>
    </w:p>
    <w:p w:rsidR="00184225" w:rsidRPr="007029B0" w:rsidRDefault="00184225" w:rsidP="007E050E">
      <w:pPr>
        <w:pStyle w:val="10"/>
        <w:widowControl w:val="0"/>
        <w:tabs>
          <w:tab w:val="num" w:pos="0"/>
          <w:tab w:val="left" w:pos="1083"/>
        </w:tabs>
        <w:ind w:left="680" w:right="0" w:firstLine="0"/>
      </w:pPr>
      <w:r>
        <w:t xml:space="preserve">3) </w:t>
      </w:r>
      <w:r w:rsidRPr="007029B0">
        <w:t>прогноз социально-экономического развития Камского сельсовета на очередной финансовый год и плановый период»;</w:t>
      </w:r>
    </w:p>
    <w:p w:rsidR="00184225" w:rsidRPr="007029B0" w:rsidRDefault="00184225" w:rsidP="007E050E">
      <w:pPr>
        <w:pStyle w:val="ConsPlusNormal"/>
        <w:numPr>
          <w:ilvl w:val="0"/>
          <w:numId w:val="3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 основных характеристик (общий объем доходов, общий объем расходов, общий объем дефицита (профицита), бюджета) консолидированного бюджета Камского сельсовета на очередной финансовый год и плановый период, либо утвержденный среднесрочный финансовый план.</w:t>
      </w:r>
    </w:p>
    <w:p w:rsidR="00184225" w:rsidRPr="00064681" w:rsidRDefault="00184225" w:rsidP="007E050E">
      <w:pPr>
        <w:pStyle w:val="ConsPlusNormal"/>
        <w:numPr>
          <w:ilvl w:val="0"/>
          <w:numId w:val="39"/>
        </w:numPr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4681">
        <w:rPr>
          <w:rFonts w:ascii="Times New Roman" w:hAnsi="Times New Roman" w:cs="Times New Roman"/>
          <w:sz w:val="28"/>
          <w:szCs w:val="28"/>
        </w:rPr>
        <w:t xml:space="preserve">пояснительная записка к проекту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064681">
        <w:rPr>
          <w:rFonts w:ascii="Times New Roman" w:hAnsi="Times New Roman" w:cs="Times New Roman"/>
          <w:sz w:val="28"/>
          <w:szCs w:val="28"/>
        </w:rPr>
        <w:t xml:space="preserve"> о бюджете на очередной финансовый год и плановый период;</w:t>
      </w:r>
    </w:p>
    <w:p w:rsidR="00184225" w:rsidRDefault="00184225" w:rsidP="007E050E">
      <w:pPr>
        <w:pStyle w:val="ConsPlusNormal"/>
        <w:numPr>
          <w:ilvl w:val="0"/>
          <w:numId w:val="39"/>
        </w:numPr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методики (проекты методик) и расчеты распределения межбюджетных трансфертов;</w:t>
      </w:r>
    </w:p>
    <w:p w:rsidR="00184225" w:rsidRDefault="00184225" w:rsidP="007E050E">
      <w:pPr>
        <w:pStyle w:val="ConsPlusNormal"/>
        <w:numPr>
          <w:ilvl w:val="0"/>
          <w:numId w:val="39"/>
        </w:numPr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верхний предел государственного ( муниципального ) внутреннего долга на 1 января года, следующего за очередным финансовым годом ( очередным финансовым годом и каждым годом планового периода) и ( или) верхний предел государственного внешнего долга на 1 января года, следующего за очередным финансовым годом и каждым годом планового периода;</w:t>
      </w:r>
    </w:p>
    <w:p w:rsidR="00184225" w:rsidRDefault="00184225" w:rsidP="007E050E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8) оценка ожидаемого исполнения бюджета на текущий финансовый год;</w:t>
      </w:r>
    </w:p>
    <w:p w:rsidR="00184225" w:rsidRPr="00D04F84" w:rsidRDefault="00184225" w:rsidP="007E050E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9) проекты законов о бюджетах государственных внебюджетных фондов;</w:t>
      </w:r>
    </w:p>
    <w:p w:rsidR="00184225" w:rsidRPr="00BE73CE" w:rsidRDefault="00184225" w:rsidP="007E050E">
      <w:pPr>
        <w:pStyle w:val="ConsPlusNormal"/>
        <w:tabs>
          <w:tab w:val="left" w:pos="540"/>
          <w:tab w:val="left" w:pos="1083"/>
        </w:tabs>
        <w:ind w:firstLine="680"/>
        <w:jc w:val="both"/>
        <w:rPr>
          <w:sz w:val="28"/>
          <w:szCs w:val="28"/>
        </w:rPr>
      </w:pPr>
      <w:r w:rsidRPr="00BE73CE">
        <w:rPr>
          <w:sz w:val="28"/>
          <w:szCs w:val="28"/>
        </w:rPr>
        <w:t xml:space="preserve">10) предложенные законодательными (представительными) органами, органами судебной системы, органами внешнего государственного (муниципального)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 </w:t>
      </w:r>
    </w:p>
    <w:p w:rsidR="00184225" w:rsidRPr="00BE73CE" w:rsidRDefault="00184225" w:rsidP="007E050E">
      <w:pPr>
        <w:pStyle w:val="ConsPlusNormal"/>
        <w:tabs>
          <w:tab w:val="left" w:pos="540"/>
          <w:tab w:val="left" w:pos="1083"/>
        </w:tabs>
        <w:ind w:firstLine="680"/>
        <w:jc w:val="both"/>
        <w:rPr>
          <w:sz w:val="28"/>
          <w:szCs w:val="28"/>
        </w:rPr>
      </w:pPr>
      <w:r w:rsidRPr="00BE73CE">
        <w:rPr>
          <w:sz w:val="28"/>
          <w:szCs w:val="28"/>
        </w:rPr>
        <w:t xml:space="preserve"> </w:t>
      </w:r>
      <w:r>
        <w:rPr>
          <w:sz w:val="28"/>
          <w:szCs w:val="28"/>
        </w:rPr>
        <w:t>11) реестры источников доходов бюджетов бюджетной системы Российской Федерации;</w:t>
      </w:r>
    </w:p>
    <w:p w:rsidR="00184225" w:rsidRDefault="00184225" w:rsidP="007E050E">
      <w:pPr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1C305A">
        <w:rPr>
          <w:sz w:val="28"/>
          <w:szCs w:val="28"/>
        </w:rPr>
        <w:t xml:space="preserve">иные документы и материалы в соответствии с федеральным </w:t>
      </w:r>
      <w:r>
        <w:rPr>
          <w:sz w:val="28"/>
          <w:szCs w:val="28"/>
        </w:rPr>
        <w:t xml:space="preserve"> и областным </w:t>
      </w:r>
      <w:r w:rsidRPr="001C305A">
        <w:rPr>
          <w:sz w:val="28"/>
          <w:szCs w:val="28"/>
        </w:rPr>
        <w:t>законодательством.</w:t>
      </w:r>
    </w:p>
    <w:p w:rsidR="00184225" w:rsidRDefault="00184225" w:rsidP="007E050E">
      <w:pPr>
        <w:ind w:left="709"/>
        <w:jc w:val="both"/>
        <w:rPr>
          <w:sz w:val="28"/>
          <w:szCs w:val="28"/>
        </w:rPr>
      </w:pPr>
    </w:p>
    <w:p w:rsidR="00184225" w:rsidRDefault="00184225" w:rsidP="007E050E">
      <w:pPr>
        <w:tabs>
          <w:tab w:val="left" w:pos="1095"/>
        </w:tabs>
        <w:rPr>
          <w:sz w:val="28"/>
          <w:szCs w:val="28"/>
        </w:rPr>
      </w:pPr>
    </w:p>
    <w:p w:rsidR="00184225" w:rsidRDefault="00184225" w:rsidP="007E050E">
      <w:pPr>
        <w:tabs>
          <w:tab w:val="left" w:pos="1095"/>
        </w:tabs>
        <w:rPr>
          <w:sz w:val="28"/>
          <w:szCs w:val="28"/>
        </w:rPr>
      </w:pPr>
    </w:p>
    <w:p w:rsidR="00184225" w:rsidRDefault="00184225" w:rsidP="007E050E">
      <w:pPr>
        <w:tabs>
          <w:tab w:val="left" w:pos="1095"/>
        </w:tabs>
        <w:rPr>
          <w:sz w:val="28"/>
          <w:szCs w:val="28"/>
        </w:rPr>
      </w:pPr>
    </w:p>
    <w:p w:rsidR="00184225" w:rsidRDefault="00184225" w:rsidP="007E050E">
      <w:pPr>
        <w:tabs>
          <w:tab w:val="left" w:pos="1095"/>
        </w:tabs>
        <w:rPr>
          <w:sz w:val="28"/>
          <w:szCs w:val="28"/>
        </w:rPr>
      </w:pPr>
    </w:p>
    <w:p w:rsidR="00184225" w:rsidRDefault="00184225" w:rsidP="007E050E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Т.Ф. Черкашина</w:t>
      </w:r>
    </w:p>
    <w:p w:rsidR="00184225" w:rsidRDefault="00184225" w:rsidP="007E050E">
      <w:pPr>
        <w:rPr>
          <w:sz w:val="28"/>
          <w:szCs w:val="28"/>
        </w:rPr>
      </w:pPr>
    </w:p>
    <w:p w:rsidR="00184225" w:rsidRPr="00471253" w:rsidRDefault="00184225" w:rsidP="007E050E">
      <w:pPr>
        <w:rPr>
          <w:sz w:val="28"/>
          <w:szCs w:val="28"/>
        </w:rPr>
      </w:pPr>
      <w:r>
        <w:rPr>
          <w:sz w:val="28"/>
          <w:szCs w:val="28"/>
        </w:rPr>
        <w:t xml:space="preserve">Глава Камского сельсовета                                                  Л.А. Показанова </w:t>
      </w: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rPr>
          <w:sz w:val="18"/>
          <w:szCs w:val="1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Default="00184225" w:rsidP="007E050E">
      <w:pPr>
        <w:jc w:val="center"/>
        <w:rPr>
          <w:sz w:val="28"/>
          <w:szCs w:val="28"/>
        </w:rPr>
      </w:pPr>
    </w:p>
    <w:p w:rsidR="00184225" w:rsidRPr="00027C97" w:rsidRDefault="00184225" w:rsidP="008E3E7D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sectPr w:rsidR="00184225" w:rsidRPr="00027C97" w:rsidSect="00D7342B">
      <w:headerReference w:type="default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225" w:rsidRDefault="00184225">
      <w:r>
        <w:separator/>
      </w:r>
    </w:p>
  </w:endnote>
  <w:endnote w:type="continuationSeparator" w:id="0">
    <w:p w:rsidR="00184225" w:rsidRDefault="0018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25" w:rsidRDefault="0018422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225" w:rsidRDefault="00184225">
      <w:r>
        <w:separator/>
      </w:r>
    </w:p>
  </w:footnote>
  <w:footnote w:type="continuationSeparator" w:id="0">
    <w:p w:rsidR="00184225" w:rsidRDefault="001842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225" w:rsidRPr="00A978F8" w:rsidRDefault="00184225" w:rsidP="00D7342B">
    <w:pPr>
      <w:pStyle w:val="Header"/>
      <w:framePr w:wrap="auto" w:vAnchor="text" w:hAnchor="margin" w:xAlign="center" w:y="1"/>
      <w:rPr>
        <w:rStyle w:val="PageNumber"/>
        <w:sz w:val="20"/>
        <w:szCs w:val="20"/>
      </w:rPr>
    </w:pPr>
    <w:r w:rsidRPr="00A978F8">
      <w:rPr>
        <w:rStyle w:val="PageNumber"/>
        <w:sz w:val="20"/>
        <w:szCs w:val="20"/>
      </w:rPr>
      <w:fldChar w:fldCharType="begin"/>
    </w:r>
    <w:r w:rsidRPr="00A978F8">
      <w:rPr>
        <w:rStyle w:val="PageNumber"/>
        <w:sz w:val="20"/>
        <w:szCs w:val="20"/>
      </w:rPr>
      <w:instrText xml:space="preserve">PAGE  </w:instrText>
    </w:r>
    <w:r w:rsidRPr="00A978F8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2</w:t>
    </w:r>
    <w:r w:rsidRPr="00A978F8">
      <w:rPr>
        <w:rStyle w:val="PageNumber"/>
        <w:sz w:val="20"/>
        <w:szCs w:val="20"/>
      </w:rPr>
      <w:fldChar w:fldCharType="end"/>
    </w:r>
  </w:p>
  <w:p w:rsidR="00184225" w:rsidRDefault="0018422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8CA4FC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1">
    <w:nsid w:val="0122308C"/>
    <w:multiLevelType w:val="hybridMultilevel"/>
    <w:tmpl w:val="2CDC529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">
    <w:nsid w:val="01E37D32"/>
    <w:multiLevelType w:val="hybridMultilevel"/>
    <w:tmpl w:val="4FC0F192"/>
    <w:lvl w:ilvl="0" w:tplc="4D32C89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7D2967"/>
    <w:multiLevelType w:val="multilevel"/>
    <w:tmpl w:val="1882935E"/>
    <w:lvl w:ilvl="0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4">
    <w:nsid w:val="038362A4"/>
    <w:multiLevelType w:val="hybridMultilevel"/>
    <w:tmpl w:val="248C54DA"/>
    <w:lvl w:ilvl="0" w:tplc="7E68C4FA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05" w:hanging="360"/>
      </w:pPr>
    </w:lvl>
    <w:lvl w:ilvl="2" w:tplc="0419001B">
      <w:start w:val="1"/>
      <w:numFmt w:val="lowerRoman"/>
      <w:lvlText w:val="%3."/>
      <w:lvlJc w:val="right"/>
      <w:pPr>
        <w:ind w:left="2625" w:hanging="180"/>
      </w:pPr>
    </w:lvl>
    <w:lvl w:ilvl="3" w:tplc="0419000F">
      <w:start w:val="1"/>
      <w:numFmt w:val="decimal"/>
      <w:lvlText w:val="%4."/>
      <w:lvlJc w:val="left"/>
      <w:pPr>
        <w:ind w:left="3345" w:hanging="360"/>
      </w:pPr>
    </w:lvl>
    <w:lvl w:ilvl="4" w:tplc="04190019">
      <w:start w:val="1"/>
      <w:numFmt w:val="lowerLetter"/>
      <w:lvlText w:val="%5."/>
      <w:lvlJc w:val="left"/>
      <w:pPr>
        <w:ind w:left="4065" w:hanging="360"/>
      </w:pPr>
    </w:lvl>
    <w:lvl w:ilvl="5" w:tplc="0419001B">
      <w:start w:val="1"/>
      <w:numFmt w:val="lowerRoman"/>
      <w:lvlText w:val="%6."/>
      <w:lvlJc w:val="right"/>
      <w:pPr>
        <w:ind w:left="4785" w:hanging="180"/>
      </w:pPr>
    </w:lvl>
    <w:lvl w:ilvl="6" w:tplc="0419000F">
      <w:start w:val="1"/>
      <w:numFmt w:val="decimal"/>
      <w:lvlText w:val="%7."/>
      <w:lvlJc w:val="left"/>
      <w:pPr>
        <w:ind w:left="5505" w:hanging="360"/>
      </w:pPr>
    </w:lvl>
    <w:lvl w:ilvl="7" w:tplc="04190019">
      <w:start w:val="1"/>
      <w:numFmt w:val="lowerLetter"/>
      <w:lvlText w:val="%8."/>
      <w:lvlJc w:val="left"/>
      <w:pPr>
        <w:ind w:left="6225" w:hanging="360"/>
      </w:pPr>
    </w:lvl>
    <w:lvl w:ilvl="8" w:tplc="0419001B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08E5767D"/>
    <w:multiLevelType w:val="hybridMultilevel"/>
    <w:tmpl w:val="57EC6CB8"/>
    <w:lvl w:ilvl="0" w:tplc="BAB89C80">
      <w:start w:val="1"/>
      <w:numFmt w:val="decimal"/>
      <w:lvlText w:val="%1."/>
      <w:lvlJc w:val="left"/>
      <w:pPr>
        <w:ind w:left="11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6">
    <w:nsid w:val="09E261E4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7">
    <w:nsid w:val="150234AF"/>
    <w:multiLevelType w:val="hybridMultilevel"/>
    <w:tmpl w:val="CDA6D060"/>
    <w:lvl w:ilvl="0" w:tplc="BA48E5F4">
      <w:start w:val="1"/>
      <w:numFmt w:val="decimal"/>
      <w:lvlText w:val="%1."/>
      <w:lvlJc w:val="right"/>
      <w:pPr>
        <w:ind w:left="14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24" w:hanging="360"/>
      </w:pPr>
    </w:lvl>
    <w:lvl w:ilvl="2" w:tplc="0419001B">
      <w:start w:val="1"/>
      <w:numFmt w:val="lowerRoman"/>
      <w:lvlText w:val="%3."/>
      <w:lvlJc w:val="right"/>
      <w:pPr>
        <w:ind w:left="2844" w:hanging="180"/>
      </w:pPr>
    </w:lvl>
    <w:lvl w:ilvl="3" w:tplc="0419000F">
      <w:start w:val="1"/>
      <w:numFmt w:val="decimal"/>
      <w:lvlText w:val="%4."/>
      <w:lvlJc w:val="left"/>
      <w:pPr>
        <w:ind w:left="3564" w:hanging="360"/>
      </w:pPr>
    </w:lvl>
    <w:lvl w:ilvl="4" w:tplc="04190019">
      <w:start w:val="1"/>
      <w:numFmt w:val="lowerLetter"/>
      <w:lvlText w:val="%5."/>
      <w:lvlJc w:val="left"/>
      <w:pPr>
        <w:ind w:left="4284" w:hanging="360"/>
      </w:pPr>
    </w:lvl>
    <w:lvl w:ilvl="5" w:tplc="0419001B">
      <w:start w:val="1"/>
      <w:numFmt w:val="lowerRoman"/>
      <w:lvlText w:val="%6."/>
      <w:lvlJc w:val="right"/>
      <w:pPr>
        <w:ind w:left="5004" w:hanging="180"/>
      </w:pPr>
    </w:lvl>
    <w:lvl w:ilvl="6" w:tplc="0419000F">
      <w:start w:val="1"/>
      <w:numFmt w:val="decimal"/>
      <w:lvlText w:val="%7."/>
      <w:lvlJc w:val="left"/>
      <w:pPr>
        <w:ind w:left="5724" w:hanging="360"/>
      </w:pPr>
    </w:lvl>
    <w:lvl w:ilvl="7" w:tplc="04190019">
      <w:start w:val="1"/>
      <w:numFmt w:val="lowerLetter"/>
      <w:lvlText w:val="%8."/>
      <w:lvlJc w:val="left"/>
      <w:pPr>
        <w:ind w:left="6444" w:hanging="360"/>
      </w:pPr>
    </w:lvl>
    <w:lvl w:ilvl="8" w:tplc="0419001B">
      <w:start w:val="1"/>
      <w:numFmt w:val="lowerRoman"/>
      <w:lvlText w:val="%9."/>
      <w:lvlJc w:val="right"/>
      <w:pPr>
        <w:ind w:left="7164" w:hanging="180"/>
      </w:pPr>
    </w:lvl>
  </w:abstractNum>
  <w:abstractNum w:abstractNumId="8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9">
    <w:nsid w:val="1D062E2A"/>
    <w:multiLevelType w:val="hybridMultilevel"/>
    <w:tmpl w:val="6E2C057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0">
    <w:nsid w:val="1F5775F0"/>
    <w:multiLevelType w:val="hybridMultilevel"/>
    <w:tmpl w:val="B78E6AA2"/>
    <w:lvl w:ilvl="0" w:tplc="04190011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11">
    <w:nsid w:val="1F867F5D"/>
    <w:multiLevelType w:val="hybridMultilevel"/>
    <w:tmpl w:val="F9A61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75F89"/>
    <w:multiLevelType w:val="hybridMultilevel"/>
    <w:tmpl w:val="BF56EB1E"/>
    <w:lvl w:ilvl="0" w:tplc="04190011">
      <w:start w:val="1"/>
      <w:numFmt w:val="decimal"/>
      <w:lvlText w:val="%1)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3">
    <w:nsid w:val="22332638"/>
    <w:multiLevelType w:val="hybridMultilevel"/>
    <w:tmpl w:val="5040391A"/>
    <w:lvl w:ilvl="0" w:tplc="12EEB67C">
      <w:start w:val="1"/>
      <w:numFmt w:val="decimal"/>
      <w:lvlText w:val="%1."/>
      <w:lvlJc w:val="left"/>
      <w:pPr>
        <w:ind w:left="1776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14">
    <w:nsid w:val="251E1782"/>
    <w:multiLevelType w:val="hybridMultilevel"/>
    <w:tmpl w:val="01EABD9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5">
    <w:nsid w:val="25C82E63"/>
    <w:multiLevelType w:val="hybridMultilevel"/>
    <w:tmpl w:val="CD68B196"/>
    <w:lvl w:ilvl="0" w:tplc="68784000">
      <w:start w:val="5"/>
      <w:numFmt w:val="decimal"/>
      <w:lvlText w:val="%1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F5B789E"/>
    <w:multiLevelType w:val="hybridMultilevel"/>
    <w:tmpl w:val="136A4F6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7">
    <w:nsid w:val="312345DE"/>
    <w:multiLevelType w:val="hybridMultilevel"/>
    <w:tmpl w:val="1BE43D26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8">
    <w:nsid w:val="393A2B55"/>
    <w:multiLevelType w:val="hybridMultilevel"/>
    <w:tmpl w:val="188293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19">
    <w:nsid w:val="3AB337E4"/>
    <w:multiLevelType w:val="hybridMultilevel"/>
    <w:tmpl w:val="581EE988"/>
    <w:lvl w:ilvl="0" w:tplc="FED4B7D0">
      <w:start w:val="4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64" w:hanging="360"/>
      </w:pPr>
    </w:lvl>
    <w:lvl w:ilvl="2" w:tplc="0419001B">
      <w:start w:val="1"/>
      <w:numFmt w:val="lowerRoman"/>
      <w:lvlText w:val="%3."/>
      <w:lvlJc w:val="right"/>
      <w:pPr>
        <w:ind w:left="2484" w:hanging="180"/>
      </w:pPr>
    </w:lvl>
    <w:lvl w:ilvl="3" w:tplc="0419000F">
      <w:start w:val="1"/>
      <w:numFmt w:val="decimal"/>
      <w:lvlText w:val="%4."/>
      <w:lvlJc w:val="left"/>
      <w:pPr>
        <w:ind w:left="3204" w:hanging="360"/>
      </w:pPr>
    </w:lvl>
    <w:lvl w:ilvl="4" w:tplc="04190019">
      <w:start w:val="1"/>
      <w:numFmt w:val="lowerLetter"/>
      <w:lvlText w:val="%5."/>
      <w:lvlJc w:val="left"/>
      <w:pPr>
        <w:ind w:left="3924" w:hanging="360"/>
      </w:pPr>
    </w:lvl>
    <w:lvl w:ilvl="5" w:tplc="0419001B">
      <w:start w:val="1"/>
      <w:numFmt w:val="lowerRoman"/>
      <w:lvlText w:val="%6."/>
      <w:lvlJc w:val="right"/>
      <w:pPr>
        <w:ind w:left="4644" w:hanging="180"/>
      </w:pPr>
    </w:lvl>
    <w:lvl w:ilvl="6" w:tplc="0419000F">
      <w:start w:val="1"/>
      <w:numFmt w:val="decimal"/>
      <w:lvlText w:val="%7."/>
      <w:lvlJc w:val="left"/>
      <w:pPr>
        <w:ind w:left="5364" w:hanging="360"/>
      </w:pPr>
    </w:lvl>
    <w:lvl w:ilvl="7" w:tplc="04190019">
      <w:start w:val="1"/>
      <w:numFmt w:val="lowerLetter"/>
      <w:lvlText w:val="%8."/>
      <w:lvlJc w:val="left"/>
      <w:pPr>
        <w:ind w:left="6084" w:hanging="360"/>
      </w:pPr>
    </w:lvl>
    <w:lvl w:ilvl="8" w:tplc="0419001B">
      <w:start w:val="1"/>
      <w:numFmt w:val="lowerRoman"/>
      <w:lvlText w:val="%9."/>
      <w:lvlJc w:val="right"/>
      <w:pPr>
        <w:ind w:left="6804" w:hanging="180"/>
      </w:pPr>
    </w:lvl>
  </w:abstractNum>
  <w:abstractNum w:abstractNumId="20">
    <w:nsid w:val="3FA859F1"/>
    <w:multiLevelType w:val="hybridMultilevel"/>
    <w:tmpl w:val="E1F89456"/>
    <w:lvl w:ilvl="0" w:tplc="204457A6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1">
    <w:nsid w:val="46F86AFB"/>
    <w:multiLevelType w:val="hybridMultilevel"/>
    <w:tmpl w:val="E2BAACC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2">
    <w:nsid w:val="48826C75"/>
    <w:multiLevelType w:val="hybridMultilevel"/>
    <w:tmpl w:val="73E6B602"/>
    <w:lvl w:ilvl="0" w:tplc="089EFCD8">
      <w:start w:val="1"/>
      <w:numFmt w:val="decimal"/>
      <w:lvlText w:val="%1."/>
      <w:lvlJc w:val="left"/>
      <w:pPr>
        <w:ind w:left="1776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21" w:hanging="360"/>
      </w:pPr>
    </w:lvl>
    <w:lvl w:ilvl="2" w:tplc="0419001B">
      <w:start w:val="1"/>
      <w:numFmt w:val="lowerRoman"/>
      <w:lvlText w:val="%3."/>
      <w:lvlJc w:val="right"/>
      <w:pPr>
        <w:ind w:left="2541" w:hanging="180"/>
      </w:pPr>
    </w:lvl>
    <w:lvl w:ilvl="3" w:tplc="0419000F">
      <w:start w:val="1"/>
      <w:numFmt w:val="decimal"/>
      <w:lvlText w:val="%4."/>
      <w:lvlJc w:val="left"/>
      <w:pPr>
        <w:ind w:left="3261" w:hanging="360"/>
      </w:pPr>
    </w:lvl>
    <w:lvl w:ilvl="4" w:tplc="04190019">
      <w:start w:val="1"/>
      <w:numFmt w:val="lowerLetter"/>
      <w:lvlText w:val="%5."/>
      <w:lvlJc w:val="left"/>
      <w:pPr>
        <w:ind w:left="3981" w:hanging="360"/>
      </w:pPr>
    </w:lvl>
    <w:lvl w:ilvl="5" w:tplc="0419001B">
      <w:start w:val="1"/>
      <w:numFmt w:val="lowerRoman"/>
      <w:lvlText w:val="%6."/>
      <w:lvlJc w:val="right"/>
      <w:pPr>
        <w:ind w:left="4701" w:hanging="180"/>
      </w:pPr>
    </w:lvl>
    <w:lvl w:ilvl="6" w:tplc="0419000F">
      <w:start w:val="1"/>
      <w:numFmt w:val="decimal"/>
      <w:lvlText w:val="%7."/>
      <w:lvlJc w:val="left"/>
      <w:pPr>
        <w:ind w:left="5421" w:hanging="360"/>
      </w:pPr>
    </w:lvl>
    <w:lvl w:ilvl="7" w:tplc="04190019">
      <w:start w:val="1"/>
      <w:numFmt w:val="lowerLetter"/>
      <w:lvlText w:val="%8."/>
      <w:lvlJc w:val="left"/>
      <w:pPr>
        <w:ind w:left="6141" w:hanging="360"/>
      </w:pPr>
    </w:lvl>
    <w:lvl w:ilvl="8" w:tplc="0419001B">
      <w:start w:val="1"/>
      <w:numFmt w:val="lowerRoman"/>
      <w:lvlText w:val="%9."/>
      <w:lvlJc w:val="right"/>
      <w:pPr>
        <w:ind w:left="6861" w:hanging="180"/>
      </w:pPr>
    </w:lvl>
  </w:abstractNum>
  <w:abstractNum w:abstractNumId="23">
    <w:nsid w:val="58C54CF5"/>
    <w:multiLevelType w:val="hybridMultilevel"/>
    <w:tmpl w:val="1D6C2A5A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24">
    <w:nsid w:val="5B1F7200"/>
    <w:multiLevelType w:val="hybridMultilevel"/>
    <w:tmpl w:val="65C21D10"/>
    <w:lvl w:ilvl="0" w:tplc="04190011">
      <w:start w:val="1"/>
      <w:numFmt w:val="decimal"/>
      <w:lvlText w:val="%1)"/>
      <w:lvlJc w:val="left"/>
      <w:pPr>
        <w:tabs>
          <w:tab w:val="num" w:pos="1380"/>
        </w:tabs>
        <w:ind w:left="13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>
    <w:nsid w:val="60A30DAD"/>
    <w:multiLevelType w:val="hybridMultilevel"/>
    <w:tmpl w:val="16E00C3E"/>
    <w:lvl w:ilvl="0" w:tplc="E4A29F9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05" w:hanging="360"/>
      </w:pPr>
    </w:lvl>
    <w:lvl w:ilvl="2" w:tplc="0419001B">
      <w:start w:val="1"/>
      <w:numFmt w:val="lowerRoman"/>
      <w:lvlText w:val="%3."/>
      <w:lvlJc w:val="right"/>
      <w:pPr>
        <w:ind w:left="2325" w:hanging="180"/>
      </w:pPr>
    </w:lvl>
    <w:lvl w:ilvl="3" w:tplc="0419000F">
      <w:start w:val="1"/>
      <w:numFmt w:val="decimal"/>
      <w:lvlText w:val="%4."/>
      <w:lvlJc w:val="left"/>
      <w:pPr>
        <w:ind w:left="3045" w:hanging="360"/>
      </w:pPr>
    </w:lvl>
    <w:lvl w:ilvl="4" w:tplc="04190019">
      <w:start w:val="1"/>
      <w:numFmt w:val="lowerLetter"/>
      <w:lvlText w:val="%5."/>
      <w:lvlJc w:val="left"/>
      <w:pPr>
        <w:ind w:left="3765" w:hanging="360"/>
      </w:pPr>
    </w:lvl>
    <w:lvl w:ilvl="5" w:tplc="0419001B">
      <w:start w:val="1"/>
      <w:numFmt w:val="lowerRoman"/>
      <w:lvlText w:val="%6."/>
      <w:lvlJc w:val="right"/>
      <w:pPr>
        <w:ind w:left="4485" w:hanging="180"/>
      </w:pPr>
    </w:lvl>
    <w:lvl w:ilvl="6" w:tplc="0419000F">
      <w:start w:val="1"/>
      <w:numFmt w:val="decimal"/>
      <w:lvlText w:val="%7."/>
      <w:lvlJc w:val="left"/>
      <w:pPr>
        <w:ind w:left="5205" w:hanging="360"/>
      </w:pPr>
    </w:lvl>
    <w:lvl w:ilvl="7" w:tplc="04190019">
      <w:start w:val="1"/>
      <w:numFmt w:val="lowerLetter"/>
      <w:lvlText w:val="%8."/>
      <w:lvlJc w:val="left"/>
      <w:pPr>
        <w:ind w:left="5925" w:hanging="360"/>
      </w:pPr>
    </w:lvl>
    <w:lvl w:ilvl="8" w:tplc="0419001B">
      <w:start w:val="1"/>
      <w:numFmt w:val="lowerRoman"/>
      <w:lvlText w:val="%9."/>
      <w:lvlJc w:val="right"/>
      <w:pPr>
        <w:ind w:left="6645" w:hanging="180"/>
      </w:pPr>
    </w:lvl>
  </w:abstractNum>
  <w:abstractNum w:abstractNumId="26">
    <w:nsid w:val="61EA0988"/>
    <w:multiLevelType w:val="singleLevel"/>
    <w:tmpl w:val="A29EF33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69844448"/>
    <w:multiLevelType w:val="singleLevel"/>
    <w:tmpl w:val="66368AD0"/>
    <w:lvl w:ilvl="0">
      <w:start w:val="1"/>
      <w:numFmt w:val="bullet"/>
      <w:lvlText w:val="-"/>
      <w:lvlJc w:val="left"/>
      <w:pPr>
        <w:tabs>
          <w:tab w:val="num" w:pos="1290"/>
        </w:tabs>
        <w:ind w:left="1290" w:hanging="570"/>
      </w:pPr>
      <w:rPr>
        <w:rFonts w:hint="default"/>
      </w:rPr>
    </w:lvl>
  </w:abstractNum>
  <w:abstractNum w:abstractNumId="28">
    <w:nsid w:val="6A6D14FF"/>
    <w:multiLevelType w:val="hybridMultilevel"/>
    <w:tmpl w:val="0C00D68C"/>
    <w:lvl w:ilvl="0" w:tplc="B51A4498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0670B8"/>
    <w:multiLevelType w:val="hybridMultilevel"/>
    <w:tmpl w:val="1C0C5A10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30">
    <w:nsid w:val="6EC65FB2"/>
    <w:multiLevelType w:val="hybridMultilevel"/>
    <w:tmpl w:val="FC58821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31">
    <w:nsid w:val="71367DCB"/>
    <w:multiLevelType w:val="hybridMultilevel"/>
    <w:tmpl w:val="395E26CC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abstractNum w:abstractNumId="32">
    <w:nsid w:val="71407AB6"/>
    <w:multiLevelType w:val="hybridMultilevel"/>
    <w:tmpl w:val="98A8D4F4"/>
    <w:lvl w:ilvl="0" w:tplc="5866BEF6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>
      <w:start w:val="1"/>
      <w:numFmt w:val="lowerRoman"/>
      <w:lvlText w:val="%3."/>
      <w:lvlJc w:val="right"/>
      <w:pPr>
        <w:ind w:left="3576" w:hanging="180"/>
      </w:pPr>
    </w:lvl>
    <w:lvl w:ilvl="3" w:tplc="0419000F">
      <w:start w:val="1"/>
      <w:numFmt w:val="decimal"/>
      <w:lvlText w:val="%4."/>
      <w:lvlJc w:val="left"/>
      <w:pPr>
        <w:ind w:left="4296" w:hanging="360"/>
      </w:pPr>
    </w:lvl>
    <w:lvl w:ilvl="4" w:tplc="04190019">
      <w:start w:val="1"/>
      <w:numFmt w:val="lowerLetter"/>
      <w:lvlText w:val="%5."/>
      <w:lvlJc w:val="left"/>
      <w:pPr>
        <w:ind w:left="5016" w:hanging="360"/>
      </w:pPr>
    </w:lvl>
    <w:lvl w:ilvl="5" w:tplc="0419001B">
      <w:start w:val="1"/>
      <w:numFmt w:val="lowerRoman"/>
      <w:lvlText w:val="%6."/>
      <w:lvlJc w:val="right"/>
      <w:pPr>
        <w:ind w:left="5736" w:hanging="180"/>
      </w:pPr>
    </w:lvl>
    <w:lvl w:ilvl="6" w:tplc="0419000F">
      <w:start w:val="1"/>
      <w:numFmt w:val="decimal"/>
      <w:lvlText w:val="%7."/>
      <w:lvlJc w:val="left"/>
      <w:pPr>
        <w:ind w:left="6456" w:hanging="360"/>
      </w:pPr>
    </w:lvl>
    <w:lvl w:ilvl="7" w:tplc="04190019">
      <w:start w:val="1"/>
      <w:numFmt w:val="lowerLetter"/>
      <w:lvlText w:val="%8."/>
      <w:lvlJc w:val="left"/>
      <w:pPr>
        <w:ind w:left="7176" w:hanging="360"/>
      </w:pPr>
    </w:lvl>
    <w:lvl w:ilvl="8" w:tplc="0419001B">
      <w:start w:val="1"/>
      <w:numFmt w:val="lowerRoman"/>
      <w:lvlText w:val="%9."/>
      <w:lvlJc w:val="right"/>
      <w:pPr>
        <w:ind w:left="7896" w:hanging="180"/>
      </w:pPr>
    </w:lvl>
  </w:abstractNum>
  <w:abstractNum w:abstractNumId="33">
    <w:nsid w:val="769339EB"/>
    <w:multiLevelType w:val="hybridMultilevel"/>
    <w:tmpl w:val="7B2EF8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835663A"/>
    <w:multiLevelType w:val="hybridMultilevel"/>
    <w:tmpl w:val="D1B80E1E"/>
    <w:lvl w:ilvl="0" w:tplc="9C48FB42">
      <w:start w:val="1"/>
      <w:numFmt w:val="decimal"/>
      <w:lvlText w:val="%1)"/>
      <w:lvlJc w:val="left"/>
      <w:pPr>
        <w:ind w:left="15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>
      <w:start w:val="1"/>
      <w:numFmt w:val="lowerRoman"/>
      <w:lvlText w:val="%3."/>
      <w:lvlJc w:val="right"/>
      <w:pPr>
        <w:ind w:left="2940" w:hanging="180"/>
      </w:pPr>
    </w:lvl>
    <w:lvl w:ilvl="3" w:tplc="0419000F">
      <w:start w:val="1"/>
      <w:numFmt w:val="decimal"/>
      <w:lvlText w:val="%4."/>
      <w:lvlJc w:val="left"/>
      <w:pPr>
        <w:ind w:left="3660" w:hanging="360"/>
      </w:pPr>
    </w:lvl>
    <w:lvl w:ilvl="4" w:tplc="04190019">
      <w:start w:val="1"/>
      <w:numFmt w:val="lowerLetter"/>
      <w:lvlText w:val="%5."/>
      <w:lvlJc w:val="left"/>
      <w:pPr>
        <w:ind w:left="4380" w:hanging="360"/>
      </w:pPr>
    </w:lvl>
    <w:lvl w:ilvl="5" w:tplc="0419001B">
      <w:start w:val="1"/>
      <w:numFmt w:val="lowerRoman"/>
      <w:lvlText w:val="%6."/>
      <w:lvlJc w:val="right"/>
      <w:pPr>
        <w:ind w:left="5100" w:hanging="180"/>
      </w:pPr>
    </w:lvl>
    <w:lvl w:ilvl="6" w:tplc="0419000F">
      <w:start w:val="1"/>
      <w:numFmt w:val="decimal"/>
      <w:lvlText w:val="%7."/>
      <w:lvlJc w:val="left"/>
      <w:pPr>
        <w:ind w:left="5820" w:hanging="360"/>
      </w:pPr>
    </w:lvl>
    <w:lvl w:ilvl="7" w:tplc="04190019">
      <w:start w:val="1"/>
      <w:numFmt w:val="lowerLetter"/>
      <w:lvlText w:val="%8."/>
      <w:lvlJc w:val="left"/>
      <w:pPr>
        <w:ind w:left="6540" w:hanging="360"/>
      </w:pPr>
    </w:lvl>
    <w:lvl w:ilvl="8" w:tplc="0419001B">
      <w:start w:val="1"/>
      <w:numFmt w:val="lowerRoman"/>
      <w:lvlText w:val="%9."/>
      <w:lvlJc w:val="right"/>
      <w:pPr>
        <w:ind w:left="7260" w:hanging="180"/>
      </w:pPr>
    </w:lvl>
  </w:abstractNum>
  <w:abstractNum w:abstractNumId="35">
    <w:nsid w:val="7E636B3E"/>
    <w:multiLevelType w:val="hybridMultilevel"/>
    <w:tmpl w:val="D2D83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E6F488F"/>
    <w:multiLevelType w:val="hybridMultilevel"/>
    <w:tmpl w:val="D4402CA4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81"/>
        </w:tabs>
        <w:ind w:left="218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01"/>
        </w:tabs>
        <w:ind w:left="290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21"/>
        </w:tabs>
        <w:ind w:left="362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41"/>
        </w:tabs>
        <w:ind w:left="434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61"/>
        </w:tabs>
        <w:ind w:left="506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81"/>
        </w:tabs>
        <w:ind w:left="578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01"/>
        </w:tabs>
        <w:ind w:left="650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21"/>
        </w:tabs>
        <w:ind w:left="7221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0"/>
  </w:num>
  <w:num w:numId="7">
    <w:abstractNumId w:val="36"/>
  </w:num>
  <w:num w:numId="8">
    <w:abstractNumId w:val="16"/>
  </w:num>
  <w:num w:numId="9">
    <w:abstractNumId w:val="9"/>
  </w:num>
  <w:num w:numId="10">
    <w:abstractNumId w:val="29"/>
  </w:num>
  <w:num w:numId="11">
    <w:abstractNumId w:val="20"/>
  </w:num>
  <w:num w:numId="12">
    <w:abstractNumId w:val="17"/>
  </w:num>
  <w:num w:numId="13">
    <w:abstractNumId w:val="12"/>
  </w:num>
  <w:num w:numId="14">
    <w:abstractNumId w:val="18"/>
  </w:num>
  <w:num w:numId="15">
    <w:abstractNumId w:val="14"/>
  </w:num>
  <w:num w:numId="16">
    <w:abstractNumId w:val="21"/>
  </w:num>
  <w:num w:numId="17">
    <w:abstractNumId w:val="30"/>
  </w:num>
  <w:num w:numId="18">
    <w:abstractNumId w:val="31"/>
  </w:num>
  <w:num w:numId="19">
    <w:abstractNumId w:val="23"/>
  </w:num>
  <w:num w:numId="20">
    <w:abstractNumId w:val="8"/>
  </w:num>
  <w:num w:numId="21">
    <w:abstractNumId w:val="27"/>
  </w:num>
  <w:num w:numId="22">
    <w:abstractNumId w:val="26"/>
  </w:num>
  <w:num w:numId="23">
    <w:abstractNumId w:val="35"/>
  </w:num>
  <w:num w:numId="24">
    <w:abstractNumId w:val="33"/>
  </w:num>
  <w:num w:numId="25">
    <w:abstractNumId w:val="24"/>
  </w:num>
  <w:num w:numId="26">
    <w:abstractNumId w:val="7"/>
  </w:num>
  <w:num w:numId="27">
    <w:abstractNumId w:val="11"/>
  </w:num>
  <w:num w:numId="28">
    <w:abstractNumId w:val="13"/>
  </w:num>
  <w:num w:numId="29">
    <w:abstractNumId w:val="32"/>
  </w:num>
  <w:num w:numId="30">
    <w:abstractNumId w:val="34"/>
  </w:num>
  <w:num w:numId="31">
    <w:abstractNumId w:val="5"/>
  </w:num>
  <w:num w:numId="32">
    <w:abstractNumId w:val="25"/>
  </w:num>
  <w:num w:numId="33">
    <w:abstractNumId w:val="6"/>
  </w:num>
  <w:num w:numId="34">
    <w:abstractNumId w:val="22"/>
  </w:num>
  <w:num w:numId="35">
    <w:abstractNumId w:val="4"/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28"/>
  </w:num>
  <w:num w:numId="40">
    <w:abstractNumId w:val="3"/>
  </w:num>
  <w:num w:numId="41">
    <w:abstractNumId w:val="2"/>
  </w:num>
  <w:num w:numId="4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170"/>
  <w:doNotHyphenateCaps/>
  <w:drawingGridHorizontalSpacing w:val="5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42B"/>
    <w:rsid w:val="000006A7"/>
    <w:rsid w:val="00001585"/>
    <w:rsid w:val="000106CC"/>
    <w:rsid w:val="00012FAB"/>
    <w:rsid w:val="0001420B"/>
    <w:rsid w:val="0001638F"/>
    <w:rsid w:val="000173CE"/>
    <w:rsid w:val="00024854"/>
    <w:rsid w:val="00027C97"/>
    <w:rsid w:val="000305B4"/>
    <w:rsid w:val="00032D02"/>
    <w:rsid w:val="00033AD5"/>
    <w:rsid w:val="00035135"/>
    <w:rsid w:val="0004278B"/>
    <w:rsid w:val="0005381C"/>
    <w:rsid w:val="00055DE1"/>
    <w:rsid w:val="00060B2A"/>
    <w:rsid w:val="00062CAD"/>
    <w:rsid w:val="00064306"/>
    <w:rsid w:val="00064681"/>
    <w:rsid w:val="00071E06"/>
    <w:rsid w:val="000807DF"/>
    <w:rsid w:val="00085F53"/>
    <w:rsid w:val="00087D44"/>
    <w:rsid w:val="000959D1"/>
    <w:rsid w:val="000B1967"/>
    <w:rsid w:val="000B45AE"/>
    <w:rsid w:val="000B477D"/>
    <w:rsid w:val="000C0B75"/>
    <w:rsid w:val="000C5A6C"/>
    <w:rsid w:val="000D080C"/>
    <w:rsid w:val="000D311D"/>
    <w:rsid w:val="000D7D90"/>
    <w:rsid w:val="000E1CB8"/>
    <w:rsid w:val="000E4C96"/>
    <w:rsid w:val="000E5330"/>
    <w:rsid w:val="000F133E"/>
    <w:rsid w:val="000F2CD9"/>
    <w:rsid w:val="000F61A1"/>
    <w:rsid w:val="000F6E3F"/>
    <w:rsid w:val="001000CD"/>
    <w:rsid w:val="00101C40"/>
    <w:rsid w:val="001062B6"/>
    <w:rsid w:val="0011053B"/>
    <w:rsid w:val="0011218C"/>
    <w:rsid w:val="001159CF"/>
    <w:rsid w:val="00116631"/>
    <w:rsid w:val="0012479B"/>
    <w:rsid w:val="00130DE9"/>
    <w:rsid w:val="00141082"/>
    <w:rsid w:val="001425B7"/>
    <w:rsid w:val="00142F51"/>
    <w:rsid w:val="0014362E"/>
    <w:rsid w:val="001475F2"/>
    <w:rsid w:val="0014762C"/>
    <w:rsid w:val="00147CA8"/>
    <w:rsid w:val="001560F1"/>
    <w:rsid w:val="00160B84"/>
    <w:rsid w:val="00160D07"/>
    <w:rsid w:val="001615DC"/>
    <w:rsid w:val="00164751"/>
    <w:rsid w:val="00165CBB"/>
    <w:rsid w:val="001671E3"/>
    <w:rsid w:val="00171F24"/>
    <w:rsid w:val="00172C90"/>
    <w:rsid w:val="0017572F"/>
    <w:rsid w:val="00182001"/>
    <w:rsid w:val="0018382D"/>
    <w:rsid w:val="00184225"/>
    <w:rsid w:val="001846E6"/>
    <w:rsid w:val="00184D28"/>
    <w:rsid w:val="00186536"/>
    <w:rsid w:val="00186E75"/>
    <w:rsid w:val="001924C2"/>
    <w:rsid w:val="001A1AA7"/>
    <w:rsid w:val="001A7484"/>
    <w:rsid w:val="001A78C0"/>
    <w:rsid w:val="001B19BB"/>
    <w:rsid w:val="001B73A9"/>
    <w:rsid w:val="001C0D62"/>
    <w:rsid w:val="001C0E48"/>
    <w:rsid w:val="001C305A"/>
    <w:rsid w:val="001C3F38"/>
    <w:rsid w:val="001C7AC0"/>
    <w:rsid w:val="001D1A23"/>
    <w:rsid w:val="001D3090"/>
    <w:rsid w:val="002022D0"/>
    <w:rsid w:val="00203566"/>
    <w:rsid w:val="00204FA9"/>
    <w:rsid w:val="00210B58"/>
    <w:rsid w:val="002114D4"/>
    <w:rsid w:val="00222EF4"/>
    <w:rsid w:val="00234DB4"/>
    <w:rsid w:val="00235CF4"/>
    <w:rsid w:val="002373C0"/>
    <w:rsid w:val="00241134"/>
    <w:rsid w:val="0025158F"/>
    <w:rsid w:val="00256FE0"/>
    <w:rsid w:val="002608A5"/>
    <w:rsid w:val="00261C61"/>
    <w:rsid w:val="0026473F"/>
    <w:rsid w:val="00264F78"/>
    <w:rsid w:val="002704C1"/>
    <w:rsid w:val="002730DB"/>
    <w:rsid w:val="00273459"/>
    <w:rsid w:val="00273F36"/>
    <w:rsid w:val="00274584"/>
    <w:rsid w:val="0027565C"/>
    <w:rsid w:val="00277ADC"/>
    <w:rsid w:val="00283B8C"/>
    <w:rsid w:val="00284314"/>
    <w:rsid w:val="00284632"/>
    <w:rsid w:val="00286122"/>
    <w:rsid w:val="00291CAE"/>
    <w:rsid w:val="00292039"/>
    <w:rsid w:val="00292F13"/>
    <w:rsid w:val="002930B6"/>
    <w:rsid w:val="00296AA1"/>
    <w:rsid w:val="002B4C70"/>
    <w:rsid w:val="002B57B1"/>
    <w:rsid w:val="002D4EE7"/>
    <w:rsid w:val="002D5B43"/>
    <w:rsid w:val="002D6264"/>
    <w:rsid w:val="002E500B"/>
    <w:rsid w:val="002E5886"/>
    <w:rsid w:val="002E5C07"/>
    <w:rsid w:val="002F2F43"/>
    <w:rsid w:val="00301F70"/>
    <w:rsid w:val="00303C58"/>
    <w:rsid w:val="00304268"/>
    <w:rsid w:val="00305CA7"/>
    <w:rsid w:val="00305E4D"/>
    <w:rsid w:val="00317E87"/>
    <w:rsid w:val="00331202"/>
    <w:rsid w:val="003319BD"/>
    <w:rsid w:val="003334B0"/>
    <w:rsid w:val="00334821"/>
    <w:rsid w:val="003359C4"/>
    <w:rsid w:val="003446DE"/>
    <w:rsid w:val="00354108"/>
    <w:rsid w:val="00356AA0"/>
    <w:rsid w:val="00360404"/>
    <w:rsid w:val="00364076"/>
    <w:rsid w:val="003655DD"/>
    <w:rsid w:val="00375C7E"/>
    <w:rsid w:val="003848D4"/>
    <w:rsid w:val="00396869"/>
    <w:rsid w:val="00396F88"/>
    <w:rsid w:val="0039718E"/>
    <w:rsid w:val="003A32F9"/>
    <w:rsid w:val="003A641B"/>
    <w:rsid w:val="003C235A"/>
    <w:rsid w:val="003C3498"/>
    <w:rsid w:val="003C67D4"/>
    <w:rsid w:val="003D1729"/>
    <w:rsid w:val="003D3D36"/>
    <w:rsid w:val="003D52E2"/>
    <w:rsid w:val="003D63D5"/>
    <w:rsid w:val="003D7BF9"/>
    <w:rsid w:val="003E0986"/>
    <w:rsid w:val="003F5751"/>
    <w:rsid w:val="0040322F"/>
    <w:rsid w:val="00415DA6"/>
    <w:rsid w:val="00432EC5"/>
    <w:rsid w:val="00433EA7"/>
    <w:rsid w:val="00437497"/>
    <w:rsid w:val="00444563"/>
    <w:rsid w:val="0045123E"/>
    <w:rsid w:val="004562CB"/>
    <w:rsid w:val="0046003D"/>
    <w:rsid w:val="004609F9"/>
    <w:rsid w:val="00460EC3"/>
    <w:rsid w:val="00464271"/>
    <w:rsid w:val="00467FB5"/>
    <w:rsid w:val="00471253"/>
    <w:rsid w:val="00474134"/>
    <w:rsid w:val="00476C74"/>
    <w:rsid w:val="00480608"/>
    <w:rsid w:val="004808CF"/>
    <w:rsid w:val="00482FF9"/>
    <w:rsid w:val="00485D5D"/>
    <w:rsid w:val="00490C96"/>
    <w:rsid w:val="00492A7C"/>
    <w:rsid w:val="004A083A"/>
    <w:rsid w:val="004B2F7D"/>
    <w:rsid w:val="004B55B2"/>
    <w:rsid w:val="004C2E53"/>
    <w:rsid w:val="004C78D3"/>
    <w:rsid w:val="004D2557"/>
    <w:rsid w:val="004D5F89"/>
    <w:rsid w:val="004E080D"/>
    <w:rsid w:val="004E6FED"/>
    <w:rsid w:val="004F29F6"/>
    <w:rsid w:val="004F2BF3"/>
    <w:rsid w:val="004F44C0"/>
    <w:rsid w:val="004F5E4D"/>
    <w:rsid w:val="004F6193"/>
    <w:rsid w:val="004F699C"/>
    <w:rsid w:val="004F6AC9"/>
    <w:rsid w:val="005005A4"/>
    <w:rsid w:val="0050085F"/>
    <w:rsid w:val="00503127"/>
    <w:rsid w:val="00505F7E"/>
    <w:rsid w:val="00507BAF"/>
    <w:rsid w:val="00510098"/>
    <w:rsid w:val="0051048B"/>
    <w:rsid w:val="00511D05"/>
    <w:rsid w:val="00512A96"/>
    <w:rsid w:val="0051718D"/>
    <w:rsid w:val="00522B2A"/>
    <w:rsid w:val="005316BD"/>
    <w:rsid w:val="005318BD"/>
    <w:rsid w:val="0055311A"/>
    <w:rsid w:val="0055450D"/>
    <w:rsid w:val="005579CD"/>
    <w:rsid w:val="005647CC"/>
    <w:rsid w:val="00564B15"/>
    <w:rsid w:val="0057052B"/>
    <w:rsid w:val="00574AC6"/>
    <w:rsid w:val="0057755D"/>
    <w:rsid w:val="005803A1"/>
    <w:rsid w:val="005803E8"/>
    <w:rsid w:val="005859A7"/>
    <w:rsid w:val="00587D6B"/>
    <w:rsid w:val="00594240"/>
    <w:rsid w:val="00597A2E"/>
    <w:rsid w:val="005A03E2"/>
    <w:rsid w:val="005A5506"/>
    <w:rsid w:val="005B0FFA"/>
    <w:rsid w:val="005B1FBC"/>
    <w:rsid w:val="005C126C"/>
    <w:rsid w:val="005C7989"/>
    <w:rsid w:val="005D269B"/>
    <w:rsid w:val="005D5139"/>
    <w:rsid w:val="005E0BB4"/>
    <w:rsid w:val="005E3CD6"/>
    <w:rsid w:val="005E5C5F"/>
    <w:rsid w:val="005F26A9"/>
    <w:rsid w:val="005F2E19"/>
    <w:rsid w:val="005F4647"/>
    <w:rsid w:val="005F47C1"/>
    <w:rsid w:val="0060208F"/>
    <w:rsid w:val="00603329"/>
    <w:rsid w:val="00620024"/>
    <w:rsid w:val="00626660"/>
    <w:rsid w:val="00630390"/>
    <w:rsid w:val="00641526"/>
    <w:rsid w:val="0064275C"/>
    <w:rsid w:val="006510ED"/>
    <w:rsid w:val="00657275"/>
    <w:rsid w:val="00663159"/>
    <w:rsid w:val="00663DC7"/>
    <w:rsid w:val="00665CE0"/>
    <w:rsid w:val="006673B7"/>
    <w:rsid w:val="00672D0C"/>
    <w:rsid w:val="00673263"/>
    <w:rsid w:val="006738F3"/>
    <w:rsid w:val="0067410C"/>
    <w:rsid w:val="006814ED"/>
    <w:rsid w:val="0068362F"/>
    <w:rsid w:val="00690A37"/>
    <w:rsid w:val="006967EB"/>
    <w:rsid w:val="006A0F20"/>
    <w:rsid w:val="006A5CCE"/>
    <w:rsid w:val="006A6328"/>
    <w:rsid w:val="006A69A9"/>
    <w:rsid w:val="006A75B9"/>
    <w:rsid w:val="006B25F2"/>
    <w:rsid w:val="006B4E42"/>
    <w:rsid w:val="006B7E81"/>
    <w:rsid w:val="006C4CDE"/>
    <w:rsid w:val="006C65CF"/>
    <w:rsid w:val="006C74C6"/>
    <w:rsid w:val="006E0DA7"/>
    <w:rsid w:val="006E166E"/>
    <w:rsid w:val="006E4EFB"/>
    <w:rsid w:val="006F23AF"/>
    <w:rsid w:val="006F3463"/>
    <w:rsid w:val="006F63A6"/>
    <w:rsid w:val="00701874"/>
    <w:rsid w:val="007029B0"/>
    <w:rsid w:val="00703C0C"/>
    <w:rsid w:val="00707DE6"/>
    <w:rsid w:val="0071398C"/>
    <w:rsid w:val="00713A3C"/>
    <w:rsid w:val="00720B89"/>
    <w:rsid w:val="00720CBE"/>
    <w:rsid w:val="00720F23"/>
    <w:rsid w:val="00721405"/>
    <w:rsid w:val="00721DA2"/>
    <w:rsid w:val="00724DE6"/>
    <w:rsid w:val="00741583"/>
    <w:rsid w:val="00742FB1"/>
    <w:rsid w:val="00744104"/>
    <w:rsid w:val="007556D6"/>
    <w:rsid w:val="007574DC"/>
    <w:rsid w:val="0075780F"/>
    <w:rsid w:val="00776273"/>
    <w:rsid w:val="00784D5B"/>
    <w:rsid w:val="0078787F"/>
    <w:rsid w:val="00794DD3"/>
    <w:rsid w:val="007A1538"/>
    <w:rsid w:val="007A5BB0"/>
    <w:rsid w:val="007B3905"/>
    <w:rsid w:val="007B6F1F"/>
    <w:rsid w:val="007C0050"/>
    <w:rsid w:val="007C7ED3"/>
    <w:rsid w:val="007D0184"/>
    <w:rsid w:val="007D0D30"/>
    <w:rsid w:val="007D12FE"/>
    <w:rsid w:val="007D4D98"/>
    <w:rsid w:val="007D7747"/>
    <w:rsid w:val="007E050E"/>
    <w:rsid w:val="007E373F"/>
    <w:rsid w:val="007E4F42"/>
    <w:rsid w:val="007E6F85"/>
    <w:rsid w:val="007E7FC9"/>
    <w:rsid w:val="00804EBB"/>
    <w:rsid w:val="00812A79"/>
    <w:rsid w:val="008179A8"/>
    <w:rsid w:val="008208BA"/>
    <w:rsid w:val="00820E21"/>
    <w:rsid w:val="008210C0"/>
    <w:rsid w:val="00821414"/>
    <w:rsid w:val="00823859"/>
    <w:rsid w:val="008251D6"/>
    <w:rsid w:val="008373AA"/>
    <w:rsid w:val="00843574"/>
    <w:rsid w:val="00846DF5"/>
    <w:rsid w:val="00856EF0"/>
    <w:rsid w:val="00862E02"/>
    <w:rsid w:val="008632AB"/>
    <w:rsid w:val="00877F88"/>
    <w:rsid w:val="008813ED"/>
    <w:rsid w:val="00887D2F"/>
    <w:rsid w:val="00893067"/>
    <w:rsid w:val="00894E90"/>
    <w:rsid w:val="008A7D89"/>
    <w:rsid w:val="008B0311"/>
    <w:rsid w:val="008B0592"/>
    <w:rsid w:val="008B3A91"/>
    <w:rsid w:val="008B4548"/>
    <w:rsid w:val="008C57F6"/>
    <w:rsid w:val="008C67C6"/>
    <w:rsid w:val="008C75EB"/>
    <w:rsid w:val="008D597A"/>
    <w:rsid w:val="008E1F5D"/>
    <w:rsid w:val="008E3E7D"/>
    <w:rsid w:val="008F0123"/>
    <w:rsid w:val="008F23D1"/>
    <w:rsid w:val="008F7E21"/>
    <w:rsid w:val="00900769"/>
    <w:rsid w:val="00904C2B"/>
    <w:rsid w:val="00911B1B"/>
    <w:rsid w:val="00914988"/>
    <w:rsid w:val="009217FC"/>
    <w:rsid w:val="009219AC"/>
    <w:rsid w:val="009220C0"/>
    <w:rsid w:val="00925725"/>
    <w:rsid w:val="00933929"/>
    <w:rsid w:val="0093456B"/>
    <w:rsid w:val="00935E82"/>
    <w:rsid w:val="0094131D"/>
    <w:rsid w:val="00942B5F"/>
    <w:rsid w:val="0094471F"/>
    <w:rsid w:val="009459FC"/>
    <w:rsid w:val="00946DE7"/>
    <w:rsid w:val="00953138"/>
    <w:rsid w:val="0096514E"/>
    <w:rsid w:val="00971867"/>
    <w:rsid w:val="00974EFB"/>
    <w:rsid w:val="009813C7"/>
    <w:rsid w:val="0098271E"/>
    <w:rsid w:val="009871A5"/>
    <w:rsid w:val="00991622"/>
    <w:rsid w:val="00993C1F"/>
    <w:rsid w:val="0099716C"/>
    <w:rsid w:val="009A4F3D"/>
    <w:rsid w:val="009A5C13"/>
    <w:rsid w:val="009A62F5"/>
    <w:rsid w:val="009B0D5F"/>
    <w:rsid w:val="009B40CA"/>
    <w:rsid w:val="009B49E7"/>
    <w:rsid w:val="009B5E26"/>
    <w:rsid w:val="009C5092"/>
    <w:rsid w:val="009D4DA0"/>
    <w:rsid w:val="009F0457"/>
    <w:rsid w:val="009F2B79"/>
    <w:rsid w:val="009F4487"/>
    <w:rsid w:val="00A06116"/>
    <w:rsid w:val="00A17621"/>
    <w:rsid w:val="00A17DA5"/>
    <w:rsid w:val="00A24AAD"/>
    <w:rsid w:val="00A25B0A"/>
    <w:rsid w:val="00A261EA"/>
    <w:rsid w:val="00A3071F"/>
    <w:rsid w:val="00A3270F"/>
    <w:rsid w:val="00A338D0"/>
    <w:rsid w:val="00A34863"/>
    <w:rsid w:val="00A367C5"/>
    <w:rsid w:val="00A3714C"/>
    <w:rsid w:val="00A4277B"/>
    <w:rsid w:val="00A440CF"/>
    <w:rsid w:val="00A505E9"/>
    <w:rsid w:val="00A52987"/>
    <w:rsid w:val="00A53BB1"/>
    <w:rsid w:val="00A54EDB"/>
    <w:rsid w:val="00A60FE9"/>
    <w:rsid w:val="00A638D6"/>
    <w:rsid w:val="00A65F33"/>
    <w:rsid w:val="00A67C10"/>
    <w:rsid w:val="00A7181A"/>
    <w:rsid w:val="00A767B9"/>
    <w:rsid w:val="00A77124"/>
    <w:rsid w:val="00A84D02"/>
    <w:rsid w:val="00A87DD8"/>
    <w:rsid w:val="00A932AB"/>
    <w:rsid w:val="00A978F8"/>
    <w:rsid w:val="00AA35EB"/>
    <w:rsid w:val="00AA5F41"/>
    <w:rsid w:val="00AC0993"/>
    <w:rsid w:val="00AC6731"/>
    <w:rsid w:val="00AC6FF6"/>
    <w:rsid w:val="00AD3C1F"/>
    <w:rsid w:val="00AD5DFA"/>
    <w:rsid w:val="00AE17D3"/>
    <w:rsid w:val="00AE72CA"/>
    <w:rsid w:val="00AF1EEB"/>
    <w:rsid w:val="00AF38E3"/>
    <w:rsid w:val="00AF3A11"/>
    <w:rsid w:val="00AF721D"/>
    <w:rsid w:val="00B05BD8"/>
    <w:rsid w:val="00B06F8F"/>
    <w:rsid w:val="00B11350"/>
    <w:rsid w:val="00B17F15"/>
    <w:rsid w:val="00B2393B"/>
    <w:rsid w:val="00B257FB"/>
    <w:rsid w:val="00B301C3"/>
    <w:rsid w:val="00B36234"/>
    <w:rsid w:val="00B372FF"/>
    <w:rsid w:val="00B4062D"/>
    <w:rsid w:val="00B408CA"/>
    <w:rsid w:val="00B41AF4"/>
    <w:rsid w:val="00B4340C"/>
    <w:rsid w:val="00B507D4"/>
    <w:rsid w:val="00B545EF"/>
    <w:rsid w:val="00B5758F"/>
    <w:rsid w:val="00B61628"/>
    <w:rsid w:val="00B63749"/>
    <w:rsid w:val="00B73666"/>
    <w:rsid w:val="00B77DE9"/>
    <w:rsid w:val="00B844F3"/>
    <w:rsid w:val="00B87487"/>
    <w:rsid w:val="00B91DAA"/>
    <w:rsid w:val="00B938F6"/>
    <w:rsid w:val="00B96427"/>
    <w:rsid w:val="00BA330C"/>
    <w:rsid w:val="00BB05C3"/>
    <w:rsid w:val="00BB1D20"/>
    <w:rsid w:val="00BC18F3"/>
    <w:rsid w:val="00BD2F48"/>
    <w:rsid w:val="00BE30B3"/>
    <w:rsid w:val="00BE4CAC"/>
    <w:rsid w:val="00BE73CE"/>
    <w:rsid w:val="00BF4376"/>
    <w:rsid w:val="00C04009"/>
    <w:rsid w:val="00C053F8"/>
    <w:rsid w:val="00C07427"/>
    <w:rsid w:val="00C149B8"/>
    <w:rsid w:val="00C14A2A"/>
    <w:rsid w:val="00C208AA"/>
    <w:rsid w:val="00C22F01"/>
    <w:rsid w:val="00C22F87"/>
    <w:rsid w:val="00C2328B"/>
    <w:rsid w:val="00C36097"/>
    <w:rsid w:val="00C508A8"/>
    <w:rsid w:val="00C5127B"/>
    <w:rsid w:val="00C703B0"/>
    <w:rsid w:val="00C71246"/>
    <w:rsid w:val="00C74626"/>
    <w:rsid w:val="00C7634B"/>
    <w:rsid w:val="00C804C3"/>
    <w:rsid w:val="00C80F47"/>
    <w:rsid w:val="00C84DA5"/>
    <w:rsid w:val="00C875BD"/>
    <w:rsid w:val="00C878CF"/>
    <w:rsid w:val="00C901D4"/>
    <w:rsid w:val="00C924C4"/>
    <w:rsid w:val="00C95495"/>
    <w:rsid w:val="00C95556"/>
    <w:rsid w:val="00C971B6"/>
    <w:rsid w:val="00CA4BC3"/>
    <w:rsid w:val="00CB103E"/>
    <w:rsid w:val="00CC579D"/>
    <w:rsid w:val="00CD02CC"/>
    <w:rsid w:val="00CD17FD"/>
    <w:rsid w:val="00CD4B54"/>
    <w:rsid w:val="00CE1D7D"/>
    <w:rsid w:val="00CE239B"/>
    <w:rsid w:val="00CF4118"/>
    <w:rsid w:val="00CF4486"/>
    <w:rsid w:val="00CF54A5"/>
    <w:rsid w:val="00D00F6E"/>
    <w:rsid w:val="00D04F84"/>
    <w:rsid w:val="00D11256"/>
    <w:rsid w:val="00D241E6"/>
    <w:rsid w:val="00D255F7"/>
    <w:rsid w:val="00D36509"/>
    <w:rsid w:val="00D368EF"/>
    <w:rsid w:val="00D5002D"/>
    <w:rsid w:val="00D53CBC"/>
    <w:rsid w:val="00D606EC"/>
    <w:rsid w:val="00D60EAC"/>
    <w:rsid w:val="00D727DA"/>
    <w:rsid w:val="00D7342B"/>
    <w:rsid w:val="00D84560"/>
    <w:rsid w:val="00D85101"/>
    <w:rsid w:val="00D859E5"/>
    <w:rsid w:val="00D87B84"/>
    <w:rsid w:val="00D9610A"/>
    <w:rsid w:val="00DA48A4"/>
    <w:rsid w:val="00DA5D92"/>
    <w:rsid w:val="00DB293F"/>
    <w:rsid w:val="00DD345C"/>
    <w:rsid w:val="00DD3B91"/>
    <w:rsid w:val="00DD4642"/>
    <w:rsid w:val="00DD556E"/>
    <w:rsid w:val="00DD796B"/>
    <w:rsid w:val="00DE03F4"/>
    <w:rsid w:val="00DE0BC8"/>
    <w:rsid w:val="00DE0F18"/>
    <w:rsid w:val="00DE1AA1"/>
    <w:rsid w:val="00DE7DB0"/>
    <w:rsid w:val="00DF1955"/>
    <w:rsid w:val="00DF3140"/>
    <w:rsid w:val="00E01A9F"/>
    <w:rsid w:val="00E04216"/>
    <w:rsid w:val="00E049AB"/>
    <w:rsid w:val="00E155F9"/>
    <w:rsid w:val="00E16571"/>
    <w:rsid w:val="00E17AF9"/>
    <w:rsid w:val="00E17BC4"/>
    <w:rsid w:val="00E20F17"/>
    <w:rsid w:val="00E22144"/>
    <w:rsid w:val="00E258D5"/>
    <w:rsid w:val="00E26F71"/>
    <w:rsid w:val="00E35E69"/>
    <w:rsid w:val="00E43215"/>
    <w:rsid w:val="00E43BD8"/>
    <w:rsid w:val="00E443FB"/>
    <w:rsid w:val="00E45E6E"/>
    <w:rsid w:val="00E47282"/>
    <w:rsid w:val="00E51FEB"/>
    <w:rsid w:val="00E54BB7"/>
    <w:rsid w:val="00E56032"/>
    <w:rsid w:val="00E61ACA"/>
    <w:rsid w:val="00E63ABE"/>
    <w:rsid w:val="00E6442A"/>
    <w:rsid w:val="00E64AE9"/>
    <w:rsid w:val="00E64F87"/>
    <w:rsid w:val="00E72727"/>
    <w:rsid w:val="00E728EA"/>
    <w:rsid w:val="00E77D47"/>
    <w:rsid w:val="00E80887"/>
    <w:rsid w:val="00E837E0"/>
    <w:rsid w:val="00E8499B"/>
    <w:rsid w:val="00E85778"/>
    <w:rsid w:val="00E85EF0"/>
    <w:rsid w:val="00E87D6D"/>
    <w:rsid w:val="00E91E09"/>
    <w:rsid w:val="00E94372"/>
    <w:rsid w:val="00E94CEF"/>
    <w:rsid w:val="00E96E74"/>
    <w:rsid w:val="00E97B04"/>
    <w:rsid w:val="00EA2B96"/>
    <w:rsid w:val="00EA62FE"/>
    <w:rsid w:val="00EB29E4"/>
    <w:rsid w:val="00EB5746"/>
    <w:rsid w:val="00EB5F6A"/>
    <w:rsid w:val="00EB75E6"/>
    <w:rsid w:val="00EB7F1D"/>
    <w:rsid w:val="00EC0823"/>
    <w:rsid w:val="00EC157F"/>
    <w:rsid w:val="00EC44EE"/>
    <w:rsid w:val="00ED17DC"/>
    <w:rsid w:val="00F0044F"/>
    <w:rsid w:val="00F043C2"/>
    <w:rsid w:val="00F214C3"/>
    <w:rsid w:val="00F220D5"/>
    <w:rsid w:val="00F2451C"/>
    <w:rsid w:val="00F27060"/>
    <w:rsid w:val="00F40C5A"/>
    <w:rsid w:val="00F426F9"/>
    <w:rsid w:val="00F43111"/>
    <w:rsid w:val="00F50034"/>
    <w:rsid w:val="00F50BE1"/>
    <w:rsid w:val="00F532A5"/>
    <w:rsid w:val="00F6401E"/>
    <w:rsid w:val="00F7176D"/>
    <w:rsid w:val="00F74855"/>
    <w:rsid w:val="00F8196B"/>
    <w:rsid w:val="00F84FDA"/>
    <w:rsid w:val="00F85108"/>
    <w:rsid w:val="00F86E82"/>
    <w:rsid w:val="00F94D00"/>
    <w:rsid w:val="00F94E37"/>
    <w:rsid w:val="00F94E3A"/>
    <w:rsid w:val="00F95065"/>
    <w:rsid w:val="00F97502"/>
    <w:rsid w:val="00F977E3"/>
    <w:rsid w:val="00FA35AF"/>
    <w:rsid w:val="00FA6990"/>
    <w:rsid w:val="00FA7456"/>
    <w:rsid w:val="00FA7E90"/>
    <w:rsid w:val="00FB073D"/>
    <w:rsid w:val="00FB4AF6"/>
    <w:rsid w:val="00FB7195"/>
    <w:rsid w:val="00FB736B"/>
    <w:rsid w:val="00FB7961"/>
    <w:rsid w:val="00FB7D53"/>
    <w:rsid w:val="00FC25B2"/>
    <w:rsid w:val="00FC2FF3"/>
    <w:rsid w:val="00FC3DB6"/>
    <w:rsid w:val="00FC6CC1"/>
    <w:rsid w:val="00FC722D"/>
    <w:rsid w:val="00FD0334"/>
    <w:rsid w:val="00FD2AAD"/>
    <w:rsid w:val="00FE0B40"/>
    <w:rsid w:val="00FE31AF"/>
    <w:rsid w:val="00FE7D7F"/>
    <w:rsid w:val="00FF223A"/>
    <w:rsid w:val="00FF2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34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4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4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1"/>
    <w:link w:val="Heading3Char"/>
    <w:uiPriority w:val="99"/>
    <w:qFormat/>
    <w:rsid w:val="00D734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25B7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425B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customStyle="1" w:styleId="1">
    <w:name w:val="Обычный1"/>
    <w:uiPriority w:val="99"/>
    <w:rsid w:val="00D7342B"/>
    <w:pPr>
      <w:spacing w:before="60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D7342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 Знак"/>
    <w:uiPriority w:val="99"/>
    <w:rsid w:val="00D73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2">
    <w:name w:val="Стиль2 Знак Знак Знак Знак Знак Знак Знак Знак Знак Знак Знак Знак Знак Знак Знак Знак Знак Знак Знак Знак"/>
    <w:basedOn w:val="10"/>
    <w:uiPriority w:val="99"/>
    <w:rsid w:val="00D7342B"/>
    <w:rPr>
      <w:strike/>
    </w:rPr>
  </w:style>
  <w:style w:type="paragraph" w:customStyle="1" w:styleId="10">
    <w:name w:val="Стиль1 Знак"/>
    <w:basedOn w:val="ConsPlusNormal"/>
    <w:next w:val="ListBullet3"/>
    <w:uiPriority w:val="99"/>
    <w:rsid w:val="00D7342B"/>
    <w:pPr>
      <w:widowControl/>
      <w:pBdr>
        <w:between w:val="single" w:sz="4" w:space="1" w:color="auto"/>
      </w:pBdr>
      <w:ind w:right="-850" w:firstLine="540"/>
      <w:jc w:val="both"/>
    </w:pPr>
    <w:rPr>
      <w:rFonts w:ascii="Times New Roman" w:hAnsi="Times New Roman" w:cs="Times New Roman"/>
      <w:sz w:val="28"/>
      <w:szCs w:val="28"/>
    </w:rPr>
  </w:style>
  <w:style w:type="paragraph" w:styleId="ListBullet3">
    <w:name w:val="List Bullet 3"/>
    <w:basedOn w:val="Normal"/>
    <w:autoRedefine/>
    <w:uiPriority w:val="99"/>
    <w:rsid w:val="00974EFB"/>
    <w:pPr>
      <w:ind w:right="-850" w:firstLine="720"/>
      <w:jc w:val="both"/>
    </w:pPr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D734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4"/>
      <w:szCs w:val="24"/>
    </w:rPr>
  </w:style>
  <w:style w:type="character" w:customStyle="1" w:styleId="11">
    <w:name w:val="Стиль1 Знак Знак"/>
    <w:basedOn w:val="ConsPlusNormal0"/>
    <w:uiPriority w:val="99"/>
    <w:rsid w:val="00D7342B"/>
    <w:rPr>
      <w:sz w:val="28"/>
      <w:szCs w:val="28"/>
    </w:rPr>
  </w:style>
  <w:style w:type="character" w:customStyle="1" w:styleId="ConsPlusNormal0">
    <w:name w:val="ConsPlusNormal Знак Знак"/>
    <w:basedOn w:val="DefaultParagraphFont"/>
    <w:uiPriority w:val="99"/>
    <w:rsid w:val="00D7342B"/>
    <w:rPr>
      <w:rFonts w:ascii="Arial" w:hAnsi="Arial" w:cs="Arial"/>
      <w:lang w:val="ru-RU" w:eastAsia="ru-RU"/>
    </w:rPr>
  </w:style>
  <w:style w:type="character" w:customStyle="1" w:styleId="20">
    <w:name w:val="Стиль2 Знак Знак Знак Знак Знак Знак Знак Знак Знак Знак Знак Знак Знак Знак Знак Знак Знак Знак Знак Знак Знак"/>
    <w:basedOn w:val="11"/>
    <w:uiPriority w:val="99"/>
    <w:rsid w:val="00D7342B"/>
    <w:rPr>
      <w:strike/>
    </w:rPr>
  </w:style>
  <w:style w:type="paragraph" w:styleId="BodyTextIndent2">
    <w:name w:val="Body Text Indent 2"/>
    <w:basedOn w:val="Normal"/>
    <w:link w:val="BodyTextIndent2Char"/>
    <w:uiPriority w:val="99"/>
    <w:rsid w:val="00D7342B"/>
    <w:pPr>
      <w:ind w:firstLine="54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4"/>
      <w:szCs w:val="24"/>
    </w:rPr>
  </w:style>
  <w:style w:type="paragraph" w:customStyle="1" w:styleId="ConsPlusNormal1">
    <w:name w:val="ConsPlusNormal"/>
    <w:uiPriority w:val="99"/>
    <w:rsid w:val="00D73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734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</w:rPr>
  </w:style>
  <w:style w:type="paragraph" w:customStyle="1" w:styleId="ConsNonformat">
    <w:name w:val="ConsNonformat"/>
    <w:uiPriority w:val="99"/>
    <w:rsid w:val="00D7342B"/>
    <w:pPr>
      <w:widowControl w:val="0"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D7342B"/>
    <w:pPr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paragraph" w:customStyle="1" w:styleId="ConsNormal">
    <w:name w:val="ConsNormal"/>
    <w:uiPriority w:val="99"/>
    <w:rsid w:val="00D7342B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styleId="PageNumber">
    <w:name w:val="page number"/>
    <w:basedOn w:val="DefaultParagraphFont"/>
    <w:uiPriority w:val="99"/>
    <w:rsid w:val="00D7342B"/>
  </w:style>
  <w:style w:type="paragraph" w:styleId="Footer">
    <w:name w:val="footer"/>
    <w:basedOn w:val="Normal"/>
    <w:link w:val="FooterChar"/>
    <w:uiPriority w:val="99"/>
    <w:rsid w:val="00D7342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</w:rPr>
  </w:style>
  <w:style w:type="paragraph" w:customStyle="1" w:styleId="12">
    <w:name w:val="Основной текст с отступом1"/>
    <w:basedOn w:val="Normal"/>
    <w:uiPriority w:val="99"/>
    <w:rsid w:val="00141082"/>
    <w:pPr>
      <w:ind w:firstLine="709"/>
      <w:jc w:val="both"/>
    </w:pPr>
    <w:rPr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943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D17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</w:rPr>
  </w:style>
  <w:style w:type="paragraph" w:styleId="NoSpacing">
    <w:name w:val="No Spacing"/>
    <w:uiPriority w:val="99"/>
    <w:qFormat/>
    <w:rsid w:val="00FF223A"/>
    <w:rPr>
      <w:rFonts w:ascii="Calibri" w:hAnsi="Calibri" w:cs="Calibri"/>
      <w:lang w:eastAsia="en-US"/>
    </w:rPr>
  </w:style>
  <w:style w:type="paragraph" w:styleId="List2">
    <w:name w:val="List 2"/>
    <w:basedOn w:val="Normal"/>
    <w:uiPriority w:val="99"/>
    <w:rsid w:val="003319BD"/>
    <w:pPr>
      <w:ind w:left="566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3319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</w:style>
  <w:style w:type="paragraph" w:customStyle="1" w:styleId="13">
    <w:name w:val="Знак Знак1 Знак"/>
    <w:basedOn w:val="Normal"/>
    <w:uiPriority w:val="99"/>
    <w:rsid w:val="00EC44E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256FE0"/>
    <w:rPr>
      <w:color w:val="0000FF"/>
      <w:u w:val="single"/>
    </w:rPr>
  </w:style>
  <w:style w:type="paragraph" w:customStyle="1" w:styleId="14">
    <w:name w:val="Знак Знак1"/>
    <w:basedOn w:val="Normal"/>
    <w:uiPriority w:val="99"/>
    <w:rsid w:val="008B454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43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268A0D1BFD549132EC0EF28C2A2B4531F4F92976326AFE2FB29F82DAFB095E3EDC556366FE9EAC13Q2C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9268A0D1BFD549132EC0EF28C2A2B4531F4F92976326AFE2FB29F82DAFB095E3EDC556366FE9EAC13Q2C" TargetMode="External"/><Relationship Id="rId12" Type="http://schemas.openxmlformats.org/officeDocument/2006/relationships/hyperlink" Target="consultantplus://offline/ref=54E3E24B7E9C0B40750772D15D31D3FE99EBBAD5974851DF44F8D0D43AhBx4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9268A0D1BFD549132EC0EF28C2A2B4531F4F92976326AFE2FB29F82DAFB095E3EDC556366FE9EAC13Q2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9268A0D1BFD549132EC0EF28C2A2B4531F4F92976326AFE2FB29F82DAFB095E3EDC556366FE9EAC13Q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4E3E24B7E9C0B40750772D15D31D3FE99EBBAD5974851DF44F8D0D43AhBx4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36</Pages>
  <Words>13148</Words>
  <Characters>-32766</Characters>
  <Application>Microsoft Office Outlook</Application>
  <DocSecurity>0</DocSecurity>
  <Lines>0</Lines>
  <Paragraphs>0</Paragraphs>
  <ScaleCrop>false</ScaleCrop>
  <Company>ANO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lsa</dc:creator>
  <cp:keywords/>
  <dc:description/>
  <cp:lastModifiedBy>Customer</cp:lastModifiedBy>
  <cp:revision>4</cp:revision>
  <cp:lastPrinted>2012-04-26T08:42:00Z</cp:lastPrinted>
  <dcterms:created xsi:type="dcterms:W3CDTF">2016-11-26T09:08:00Z</dcterms:created>
  <dcterms:modified xsi:type="dcterms:W3CDTF">2017-11-28T05:01:00Z</dcterms:modified>
</cp:coreProperties>
</file>